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F5293" w14:textId="64DD494F" w:rsidR="00592B3A" w:rsidRPr="001525E1" w:rsidRDefault="00592B3A" w:rsidP="001525E1">
      <w:pPr>
        <w:pStyle w:val="AdvBasis"/>
      </w:pPr>
      <w:bookmarkStart w:id="0" w:name="bmkCoverPageTOC"/>
    </w:p>
    <w:p w14:paraId="654A59F8" w14:textId="77777777" w:rsidR="00AD7FA9" w:rsidRDefault="00AD7FA9" w:rsidP="00C64895">
      <w:pPr>
        <w:pStyle w:val="AdvNumHeading1"/>
        <w:rPr>
          <w:lang w:val="de-DE"/>
        </w:rPr>
        <w:sectPr w:rsidR="00AD7FA9" w:rsidSect="009873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 w:code="9"/>
          <w:pgMar w:top="2381" w:right="1021" w:bottom="1361" w:left="1803" w:header="1066" w:footer="499" w:gutter="0"/>
          <w:pgNumType w:start="0"/>
          <w:cols w:space="708"/>
          <w:titlePg/>
          <w:docGrid w:linePitch="360"/>
        </w:sectPr>
      </w:pPr>
    </w:p>
    <w:p w14:paraId="51A78573" w14:textId="77777777" w:rsidR="0003590A" w:rsidRDefault="0003590A" w:rsidP="001525E1">
      <w:pPr>
        <w:pStyle w:val="AdvNumHeading1"/>
        <w:numPr>
          <w:ilvl w:val="0"/>
          <w:numId w:val="0"/>
        </w:numPr>
        <w:rPr>
          <w:lang w:val="de-DE"/>
        </w:rPr>
      </w:pPr>
    </w:p>
    <w:p w14:paraId="305089D2" w14:textId="34A78858" w:rsidR="00E94356" w:rsidRPr="00D731D4" w:rsidRDefault="00046EED" w:rsidP="00D731D4">
      <w:pPr>
        <w:pStyle w:val="AdvNumHeading2"/>
        <w:numPr>
          <w:ilvl w:val="0"/>
          <w:numId w:val="0"/>
        </w:numPr>
        <w:rPr>
          <w:sz w:val="24"/>
          <w:szCs w:val="24"/>
          <w:lang w:val="de-DE"/>
        </w:rPr>
      </w:pPr>
      <w:r w:rsidRPr="00D731D4">
        <w:rPr>
          <w:sz w:val="24"/>
          <w:szCs w:val="24"/>
          <w:lang w:val="de-DE"/>
        </w:rPr>
        <w:t>Musterimpressum GmbH</w:t>
      </w:r>
    </w:p>
    <w:p w14:paraId="279E8763" w14:textId="35CDC97A" w:rsidR="00E94356" w:rsidRPr="00E94356" w:rsidRDefault="00046EED" w:rsidP="00E94356">
      <w:pPr>
        <w:spacing w:after="0"/>
        <w:rPr>
          <w:lang w:val="de-DE"/>
        </w:rPr>
      </w:pPr>
      <w:r w:rsidRPr="00E94356">
        <w:rPr>
          <w:lang w:val="de-DE"/>
        </w:rPr>
        <w:t>Musterf</w:t>
      </w:r>
      <w:r>
        <w:rPr>
          <w:lang w:val="de-DE"/>
        </w:rPr>
        <w:t>irma</w:t>
      </w:r>
      <w:r w:rsidRPr="00E94356">
        <w:rPr>
          <w:lang w:val="de-DE"/>
        </w:rPr>
        <w:t xml:space="preserve"> Gesellschaft mit beschränkter Haftung (1)</w:t>
      </w:r>
    </w:p>
    <w:p w14:paraId="28742922" w14:textId="77777777" w:rsidR="00DD240C" w:rsidRDefault="00046EED" w:rsidP="00DD240C">
      <w:pPr>
        <w:spacing w:after="0"/>
        <w:rPr>
          <w:lang w:val="de-DE"/>
        </w:rPr>
      </w:pPr>
      <w:r w:rsidRPr="00E94356">
        <w:rPr>
          <w:lang w:val="de-DE"/>
        </w:rPr>
        <w:t>Musterstraße 1</w:t>
      </w:r>
    </w:p>
    <w:p w14:paraId="7FB5DEA4" w14:textId="2C8FEC97" w:rsidR="00E94356" w:rsidRPr="00E94356" w:rsidRDefault="00046EED" w:rsidP="00DD240C">
      <w:pPr>
        <w:spacing w:after="0"/>
        <w:rPr>
          <w:lang w:val="de-DE"/>
        </w:rPr>
      </w:pPr>
      <w:r w:rsidRPr="00E94356">
        <w:rPr>
          <w:lang w:val="de-DE"/>
        </w:rPr>
        <w:t>12345 Musterstadt</w:t>
      </w:r>
    </w:p>
    <w:p w14:paraId="6832EBFC" w14:textId="1FB0DC28" w:rsidR="00E94356" w:rsidRPr="00E94356" w:rsidRDefault="00046EED" w:rsidP="00D731D4">
      <w:pPr>
        <w:spacing w:after="0"/>
        <w:rPr>
          <w:lang w:val="de-DE"/>
        </w:rPr>
      </w:pPr>
      <w:r w:rsidRPr="00E94356">
        <w:rPr>
          <w:lang w:val="de-DE"/>
        </w:rPr>
        <w:t>Vertretungsberechtiger</w:t>
      </w:r>
      <w:r w:rsidRPr="00E94356">
        <w:rPr>
          <w:lang w:val="de-DE"/>
        </w:rPr>
        <w:t xml:space="preserve"> Geschäftsführer: Maximilian Mustermann</w:t>
      </w:r>
    </w:p>
    <w:p w14:paraId="0494235A" w14:textId="77777777" w:rsidR="00E94356" w:rsidRPr="00845553" w:rsidRDefault="00046EED" w:rsidP="00E94356">
      <w:pPr>
        <w:spacing w:after="0"/>
        <w:rPr>
          <w:lang w:val="it-IT"/>
        </w:rPr>
      </w:pPr>
      <w:r w:rsidRPr="00845553">
        <w:rPr>
          <w:lang w:val="it-IT"/>
        </w:rPr>
        <w:t>Telefon: 0123/123456 (2)</w:t>
      </w:r>
    </w:p>
    <w:p w14:paraId="421CF063" w14:textId="11A85382" w:rsidR="00E94356" w:rsidRPr="00845553" w:rsidRDefault="00046EED" w:rsidP="00E94356">
      <w:pPr>
        <w:spacing w:after="0"/>
        <w:rPr>
          <w:lang w:val="it-IT"/>
        </w:rPr>
      </w:pPr>
      <w:r>
        <w:rPr>
          <w:noProof/>
        </w:rPr>
        <w:drawing>
          <wp:anchor distT="0" distB="0" distL="114300" distR="114300" simplePos="0" relativeHeight="251658240" behindDoc="1" locked="1" layoutInCell="1" allowOverlap="0" wp14:editId="4E63936C">
            <wp:simplePos x="0" y="0"/>
            <wp:positionH relativeFrom="page">
              <wp:posOffset>0</wp:posOffset>
            </wp:positionH>
            <wp:positionV relativeFrom="page">
              <wp:posOffset>8890</wp:posOffset>
            </wp:positionV>
            <wp:extent cx="10714355" cy="1795780"/>
            <wp:effectExtent l="0" t="0" r="4445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4355" cy="1795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45553">
        <w:rPr>
          <w:lang w:val="it-IT"/>
        </w:rPr>
        <w:t xml:space="preserve"> </w:t>
      </w:r>
      <w:r w:rsidR="009C17C1" w:rsidRPr="00845553">
        <w:rPr>
          <w:lang w:val="it-IT"/>
        </w:rPr>
        <w:t>Fax: 0123/123457</w:t>
      </w:r>
    </w:p>
    <w:p w14:paraId="66DA6AF8" w14:textId="2ACAFF91" w:rsidR="00E94356" w:rsidRPr="00845553" w:rsidRDefault="00046EED" w:rsidP="00E94356">
      <w:pPr>
        <w:spacing w:after="0"/>
        <w:rPr>
          <w:color w:val="CC3300"/>
          <w:lang w:val="it-IT"/>
        </w:rPr>
      </w:pPr>
      <w:r w:rsidRPr="00845553">
        <w:rPr>
          <w:lang w:val="it-IT"/>
        </w:rPr>
        <w:t xml:space="preserve">E-Mail: </w:t>
      </w:r>
      <w:r>
        <w:fldChar w:fldCharType="begin"/>
      </w:r>
      <w:r w:rsidRPr="00F96E87">
        <w:rPr>
          <w:lang w:val="de-DE"/>
        </w:rPr>
        <w:instrText xml:space="preserve"> HYPERLINK "mailto:info@musternamegmbh.de" </w:instrText>
      </w:r>
      <w:r>
        <w:fldChar w:fldCharType="separate"/>
      </w:r>
      <w:r w:rsidR="00AD7FA9" w:rsidRPr="00845553">
        <w:rPr>
          <w:rStyle w:val="Hyperlink"/>
          <w:lang w:val="it-IT"/>
        </w:rPr>
        <w:t>info@musternamegmbh.de</w:t>
      </w:r>
      <w:r>
        <w:rPr>
          <w:rStyle w:val="Hyperlink"/>
          <w:lang w:val="it-IT"/>
        </w:rPr>
        <w:fldChar w:fldCharType="end"/>
      </w:r>
    </w:p>
    <w:p w14:paraId="6FB5DA46" w14:textId="77777777" w:rsidR="00AD7FA9" w:rsidRPr="00845553" w:rsidRDefault="00AD7FA9" w:rsidP="00E94356">
      <w:pPr>
        <w:spacing w:after="0"/>
        <w:rPr>
          <w:color w:val="CC3300"/>
          <w:lang w:val="it-IT"/>
        </w:rPr>
      </w:pPr>
    </w:p>
    <w:p w14:paraId="5E959F15" w14:textId="77777777" w:rsidR="00AD7FA9" w:rsidRPr="00AD7FA9" w:rsidRDefault="00046EED" w:rsidP="00AD7FA9">
      <w:pPr>
        <w:spacing w:after="0"/>
        <w:rPr>
          <w:lang w:val="de-DE"/>
        </w:rPr>
      </w:pPr>
      <w:r w:rsidRPr="00AD7FA9">
        <w:rPr>
          <w:lang w:val="de-DE"/>
        </w:rPr>
        <w:t>Registernummer: HRB 12345</w:t>
      </w:r>
    </w:p>
    <w:p w14:paraId="302A373B" w14:textId="3CD3AD6C" w:rsidR="00AD7FA9" w:rsidRDefault="00046EED" w:rsidP="00D731D4">
      <w:pPr>
        <w:spacing w:after="0"/>
        <w:rPr>
          <w:lang w:val="de-DE"/>
        </w:rPr>
      </w:pPr>
      <w:r w:rsidRPr="00AD7FA9">
        <w:rPr>
          <w:lang w:val="de-DE"/>
        </w:rPr>
        <w:t>Registergericht: Amtsgericht Musterstadt</w:t>
      </w:r>
    </w:p>
    <w:p w14:paraId="3BD44006" w14:textId="20008E5C" w:rsidR="00AD7FA9" w:rsidRPr="00AD7FA9" w:rsidRDefault="00046EED" w:rsidP="00D731D4">
      <w:pPr>
        <w:spacing w:after="0"/>
        <w:rPr>
          <w:lang w:val="de-DE"/>
        </w:rPr>
      </w:pPr>
      <w:r w:rsidRPr="00AD7FA9">
        <w:rPr>
          <w:lang w:val="de-DE"/>
        </w:rPr>
        <w:t xml:space="preserve">Stammkapital: 25.000 </w:t>
      </w:r>
      <w:r w:rsidRPr="00AD7FA9">
        <w:rPr>
          <w:lang w:val="de-DE"/>
        </w:rPr>
        <w:t>Euro</w:t>
      </w:r>
    </w:p>
    <w:p w14:paraId="58A8FF31" w14:textId="77777777" w:rsidR="00AD7FA9" w:rsidRPr="00AD7FA9" w:rsidRDefault="00046EED" w:rsidP="00AD7FA9">
      <w:pPr>
        <w:spacing w:after="0"/>
        <w:rPr>
          <w:lang w:val="de-DE"/>
        </w:rPr>
      </w:pPr>
      <w:r w:rsidRPr="00AD7FA9">
        <w:rPr>
          <w:lang w:val="de-DE"/>
        </w:rPr>
        <w:t>Umsatzsteuer-Identifikationsnummer gem. § 27a UStG: DE 123456789</w:t>
      </w:r>
    </w:p>
    <w:p w14:paraId="6652F2E9" w14:textId="77777777" w:rsidR="00AD7FA9" w:rsidRPr="00AD7FA9" w:rsidRDefault="00046EED" w:rsidP="00AD7FA9">
      <w:pPr>
        <w:spacing w:after="0"/>
        <w:rPr>
          <w:lang w:val="de-DE"/>
        </w:rPr>
      </w:pPr>
      <w:r w:rsidRPr="00AD7FA9">
        <w:rPr>
          <w:lang w:val="de-DE"/>
        </w:rPr>
        <w:t>Inhaltlich Verantwortlicher: Maximilian Mustermann (Anschrift s.o.)</w:t>
      </w:r>
    </w:p>
    <w:p w14:paraId="173DB501" w14:textId="77777777" w:rsidR="00AD7FA9" w:rsidRPr="00AD7FA9" w:rsidRDefault="00AD7FA9" w:rsidP="00AD7FA9">
      <w:pPr>
        <w:spacing w:after="0"/>
        <w:rPr>
          <w:lang w:val="de-DE"/>
        </w:rPr>
      </w:pPr>
    </w:p>
    <w:p w14:paraId="6D9A8BBB" w14:textId="3BE053F3" w:rsidR="00D731D4" w:rsidRDefault="00046EED" w:rsidP="00AD7FA9">
      <w:pPr>
        <w:spacing w:after="0"/>
        <w:rPr>
          <w:lang w:val="de-DE"/>
        </w:rPr>
      </w:pPr>
      <w:r w:rsidRPr="00AD7FA9">
        <w:rPr>
          <w:lang w:val="de-DE"/>
        </w:rPr>
        <w:t>Online-Streitbeilegung gemäß Art. 14 Abs. 1 Verordnung (EU) Nr. 524/2013: Die Europäische Kommission stellt eine Plat</w:t>
      </w:r>
      <w:r w:rsidRPr="00AD7FA9">
        <w:rPr>
          <w:lang w:val="de-DE"/>
        </w:rPr>
        <w:t>tform zur Online-Streitbeilegung (OS) bereit, die Sie unter ec.europa.eu/consumers/odr/ finden können.</w:t>
      </w:r>
    </w:p>
    <w:p w14:paraId="28016C2B" w14:textId="77777777" w:rsidR="0003590A" w:rsidRDefault="0003590A" w:rsidP="00AD7FA9">
      <w:pPr>
        <w:spacing w:after="0"/>
        <w:rPr>
          <w:lang w:val="de-DE"/>
        </w:rPr>
      </w:pPr>
    </w:p>
    <w:p w14:paraId="21033790" w14:textId="42F49F26" w:rsidR="00D731D4" w:rsidRPr="00D731D4" w:rsidRDefault="00046EED" w:rsidP="00D731D4">
      <w:pPr>
        <w:rPr>
          <w:lang w:val="de-DE"/>
        </w:rPr>
      </w:pPr>
      <w:r w:rsidRPr="00AD7FA9">
        <w:rPr>
          <w:lang w:val="de-DE"/>
        </w:rPr>
        <w:t>Zur Teilnahme an einem Streitbeilegungsverfahren vor einer Verbraucherschlichtungsstelle sind wir nicht verpflichtet und grundsätzlich nicht bereit</w:t>
      </w:r>
    </w:p>
    <w:p w14:paraId="7FEA716F" w14:textId="77777777" w:rsidR="00D731D4" w:rsidRDefault="00D731D4" w:rsidP="00AD7FA9">
      <w:pPr>
        <w:pStyle w:val="AdvNumHeading2"/>
        <w:rPr>
          <w:sz w:val="24"/>
          <w:szCs w:val="24"/>
          <w:lang w:val="de-DE"/>
        </w:rPr>
      </w:pPr>
    </w:p>
    <w:p w14:paraId="2F7561BE" w14:textId="1F7C558B" w:rsidR="00AD7FA9" w:rsidRPr="00D731D4" w:rsidRDefault="00046EED" w:rsidP="00AD7FA9">
      <w:pPr>
        <w:pStyle w:val="AdvNumHeading2"/>
        <w:rPr>
          <w:sz w:val="24"/>
          <w:szCs w:val="24"/>
          <w:lang w:val="de-DE"/>
        </w:rPr>
      </w:pPr>
      <w:r w:rsidRPr="00D731D4">
        <w:rPr>
          <w:sz w:val="24"/>
          <w:szCs w:val="24"/>
          <w:lang w:val="de-DE"/>
        </w:rPr>
        <w:t>Mus</w:t>
      </w:r>
      <w:r w:rsidRPr="00D731D4">
        <w:rPr>
          <w:sz w:val="24"/>
          <w:szCs w:val="24"/>
          <w:lang w:val="de-DE"/>
        </w:rPr>
        <w:t xml:space="preserve">terimpressum eK </w:t>
      </w:r>
    </w:p>
    <w:p w14:paraId="2B7A52ED" w14:textId="4F706A18" w:rsidR="00D731D4" w:rsidRDefault="00046EED" w:rsidP="00D731D4">
      <w:pPr>
        <w:rPr>
          <w:lang w:val="de-DE"/>
        </w:rPr>
      </w:pPr>
      <w:r w:rsidRPr="00AD7FA9">
        <w:rPr>
          <w:lang w:val="de-DE"/>
        </w:rPr>
        <w:t>Ihre Firma e.K.</w:t>
      </w:r>
      <w:r w:rsidRPr="00AD7FA9">
        <w:rPr>
          <w:lang w:val="de-DE"/>
        </w:rPr>
        <w:br/>
        <w:t>Firmeninhaber: Max Mustermann</w:t>
      </w:r>
      <w:r w:rsidRPr="00AD7FA9">
        <w:rPr>
          <w:lang w:val="de-DE"/>
        </w:rPr>
        <w:br/>
        <w:t>Musterstraße 1</w:t>
      </w:r>
      <w:r w:rsidRPr="00AD7FA9">
        <w:rPr>
          <w:lang w:val="de-DE"/>
        </w:rPr>
        <w:br/>
        <w:t>12345 Musterstadt</w:t>
      </w:r>
      <w:r w:rsidRPr="00AD7FA9">
        <w:rPr>
          <w:lang w:val="de-DE"/>
        </w:rPr>
        <w:br/>
        <w:t>Telefon: 0123/123456</w:t>
      </w:r>
      <w:r w:rsidRPr="00AD7FA9">
        <w:rPr>
          <w:lang w:val="de-DE"/>
        </w:rPr>
        <w:br/>
        <w:t>Fax: 0123/123457</w:t>
      </w:r>
      <w:r w:rsidRPr="00AD7FA9">
        <w:rPr>
          <w:lang w:val="de-DE"/>
        </w:rPr>
        <w:br/>
        <w:t>E-Mail: </w:t>
      </w:r>
      <w:hyperlink r:id="rId18" w:history="1">
        <w:r w:rsidRPr="00D731D4">
          <w:rPr>
            <w:lang w:val="de-DE"/>
          </w:rPr>
          <w:t>info@musterfirma.de</w:t>
        </w:r>
      </w:hyperlink>
      <w:r w:rsidR="00DD240C">
        <w:rPr>
          <w:lang w:val="de-DE"/>
        </w:rPr>
        <w:t xml:space="preserve"> </w:t>
      </w:r>
      <w:r w:rsidRPr="00AD7FA9">
        <w:rPr>
          <w:lang w:val="de-DE"/>
        </w:rPr>
        <w:br/>
      </w:r>
      <w:r w:rsidRPr="00AD7FA9">
        <w:rPr>
          <w:lang w:val="de-DE"/>
        </w:rPr>
        <w:br/>
        <w:t>Registergericht: Amtsgericht Musterstadt</w:t>
      </w:r>
      <w:r w:rsidRPr="00AD7FA9">
        <w:rPr>
          <w:lang w:val="de-DE"/>
        </w:rPr>
        <w:br/>
        <w:t>Register</w:t>
      </w:r>
      <w:r w:rsidRPr="00AD7FA9">
        <w:rPr>
          <w:lang w:val="de-DE"/>
        </w:rPr>
        <w:t>nummer: HRA 12345</w:t>
      </w:r>
      <w:r w:rsidRPr="00AD7FA9">
        <w:rPr>
          <w:lang w:val="de-DE"/>
        </w:rPr>
        <w:br/>
        <w:t>Umsatzsteuer-Identifikationsnummer gem. § 27a UStG: DE 123456789</w:t>
      </w:r>
      <w:r w:rsidRPr="00AD7FA9">
        <w:rPr>
          <w:lang w:val="de-DE"/>
        </w:rPr>
        <w:br/>
        <w:t>Inhaltlich Verantwortlicher: Maximilian Mustermann (Anschrift s.o</w:t>
      </w:r>
      <w:r>
        <w:rPr>
          <w:lang w:val="de-DE"/>
        </w:rPr>
        <w:t xml:space="preserve">.) </w:t>
      </w:r>
    </w:p>
    <w:p w14:paraId="4FF13266" w14:textId="733C12AE" w:rsidR="00D731D4" w:rsidRDefault="00046EED" w:rsidP="00DD240C">
      <w:pPr>
        <w:spacing w:after="0"/>
        <w:rPr>
          <w:lang w:val="de-DE"/>
        </w:rPr>
      </w:pPr>
      <w:r w:rsidRPr="00AD7FA9">
        <w:rPr>
          <w:lang w:val="de-DE"/>
        </w:rPr>
        <w:t>Online-Streitbeilegung gemäß Art. 14 Abs. 1 Verordnung (EU) Nr. 524/2013: Die Europäische Kommission ste</w:t>
      </w:r>
      <w:r w:rsidRPr="00AD7FA9">
        <w:rPr>
          <w:lang w:val="de-DE"/>
        </w:rPr>
        <w:t>llt eine Plattform zur Online-Streitbeilegung (OS) bereit, die Sie unter ec.europa.eu/consumers/odr/ finden können</w:t>
      </w:r>
    </w:p>
    <w:p w14:paraId="33E370EE" w14:textId="77777777" w:rsidR="00D731D4" w:rsidRDefault="00D731D4" w:rsidP="00D731D4">
      <w:pPr>
        <w:spacing w:after="0"/>
        <w:rPr>
          <w:lang w:val="de-DE"/>
        </w:rPr>
      </w:pPr>
    </w:p>
    <w:p w14:paraId="1EB0A6B1" w14:textId="018E1628" w:rsidR="00D731D4" w:rsidRDefault="00046EED" w:rsidP="00AD7FA9">
      <w:pPr>
        <w:spacing w:after="0"/>
        <w:rPr>
          <w:lang w:val="de-DE"/>
        </w:rPr>
        <w:sectPr w:rsidR="00D731D4" w:rsidSect="0003590A">
          <w:type w:val="continuous"/>
          <w:pgSz w:w="16838" w:h="11906" w:orient="landscape" w:code="9"/>
          <w:pgMar w:top="3119" w:right="1021" w:bottom="1134" w:left="1803" w:header="1066" w:footer="499" w:gutter="0"/>
          <w:pgNumType w:start="0"/>
          <w:cols w:num="2" w:space="708"/>
          <w:titlePg/>
          <w:docGrid w:linePitch="360"/>
        </w:sectPr>
      </w:pPr>
      <w:r w:rsidRPr="00AD7FA9">
        <w:rPr>
          <w:lang w:val="de-DE"/>
        </w:rPr>
        <w:t>Zur Teilnahme an einem Streitbeilegungsverfahren vor einer Verbraucherschlichtungsstelle sind wir nicht verp</w:t>
      </w:r>
      <w:r w:rsidRPr="00AD7FA9">
        <w:rPr>
          <w:lang w:val="de-DE"/>
        </w:rPr>
        <w:t>flichtet und grundsätzlich nicht berei</w:t>
      </w:r>
      <w:r w:rsidR="00FD0406">
        <w:rPr>
          <w:lang w:val="de-DE"/>
        </w:rPr>
        <w:t>t.</w:t>
      </w:r>
    </w:p>
    <w:p w14:paraId="6B7BA68A" w14:textId="1B23F617" w:rsidR="00E94356" w:rsidRPr="00911E71" w:rsidRDefault="00046EED" w:rsidP="00911E71">
      <w:pPr>
        <w:pStyle w:val="AdvNumHeading2"/>
        <w:numPr>
          <w:ilvl w:val="0"/>
          <w:numId w:val="0"/>
        </w:numPr>
        <w:rPr>
          <w:sz w:val="24"/>
          <w:szCs w:val="24"/>
          <w:lang w:val="de-DE"/>
        </w:rPr>
      </w:pPr>
      <w:r w:rsidRPr="00911E71">
        <w:rPr>
          <w:sz w:val="24"/>
          <w:szCs w:val="24"/>
          <w:lang w:val="de-DE"/>
        </w:rPr>
        <w:lastRenderedPageBreak/>
        <w:t>Umfassende Liste der notwendigen Angaben für jede mögliche Berufsgruppe</w:t>
      </w:r>
    </w:p>
    <w:p w14:paraId="61A860ED" w14:textId="6A4691B4" w:rsidR="00AF232B" w:rsidRPr="001F0888" w:rsidRDefault="00046EED" w:rsidP="00AF232B">
      <w:pPr>
        <w:rPr>
          <w:lang w:val="de-DE"/>
        </w:rPr>
      </w:pPr>
      <w:r w:rsidRPr="001F0888">
        <w:rPr>
          <w:lang w:val="de-DE"/>
        </w:rPr>
        <w:t>[</w:t>
      </w:r>
      <w:r w:rsidRPr="001F0888">
        <w:rPr>
          <w:highlight w:val="yellow"/>
          <w:lang w:val="de-DE"/>
        </w:rPr>
        <w:t>Tragen Sie hier den vollständigen Namen des Unternehmens, inklusive Rechtsform, und die Adresse ein</w:t>
      </w:r>
      <w:r w:rsidRPr="001F0888">
        <w:rPr>
          <w:lang w:val="de-DE"/>
        </w:rPr>
        <w:t>]</w:t>
      </w:r>
    </w:p>
    <w:p w14:paraId="7CAF003E" w14:textId="74A14ECC" w:rsidR="00222FE5" w:rsidRPr="001F0888" w:rsidRDefault="00046EED" w:rsidP="00AF232B">
      <w:pPr>
        <w:rPr>
          <w:lang w:val="de-DE"/>
        </w:rPr>
      </w:pPr>
      <w:r w:rsidRPr="001F0888">
        <w:rPr>
          <w:lang w:val="de-DE"/>
        </w:rPr>
        <w:t>Vertreten durch [</w:t>
      </w:r>
      <w:r w:rsidRPr="001F0888">
        <w:rPr>
          <w:highlight w:val="yellow"/>
          <w:lang w:val="de-DE"/>
        </w:rPr>
        <w:t xml:space="preserve">Tragen Sie alle </w:t>
      </w:r>
      <w:r w:rsidRPr="001F0888">
        <w:rPr>
          <w:highlight w:val="yellow"/>
          <w:lang w:val="de-DE"/>
        </w:rPr>
        <w:t>vertretungsberechtigten Personen ein</w:t>
      </w:r>
      <w:r w:rsidRPr="001F0888">
        <w:rPr>
          <w:lang w:val="de-DE"/>
        </w:rPr>
        <w:t>]</w:t>
      </w:r>
    </w:p>
    <w:p w14:paraId="495E46EC" w14:textId="0CAFB5B6" w:rsidR="00AF232B" w:rsidRPr="001F0888" w:rsidRDefault="00046EED" w:rsidP="00AF232B">
      <w:pPr>
        <w:rPr>
          <w:lang w:val="de-DE"/>
        </w:rPr>
      </w:pPr>
      <w:r w:rsidRPr="001F0888">
        <w:rPr>
          <w:lang w:val="de-DE"/>
        </w:rPr>
        <w:t>[</w:t>
      </w:r>
      <w:r w:rsidRPr="001F0888">
        <w:rPr>
          <w:highlight w:val="yellow"/>
          <w:lang w:val="de-DE"/>
        </w:rPr>
        <w:t>Stamm- oder Grundkapital</w:t>
      </w:r>
      <w:r w:rsidR="001F0888" w:rsidRPr="001F0888">
        <w:rPr>
          <w:lang w:val="de-DE"/>
        </w:rPr>
        <w:t>] (</w:t>
      </w:r>
      <w:r w:rsidR="001F0888" w:rsidRPr="001F0888">
        <w:rPr>
          <w:highlight w:val="green"/>
          <w:lang w:val="de-DE"/>
        </w:rPr>
        <w:t>Bitte lösche</w:t>
      </w:r>
      <w:r w:rsidR="007144A1">
        <w:rPr>
          <w:highlight w:val="green"/>
          <w:lang w:val="de-DE"/>
        </w:rPr>
        <w:t>n</w:t>
      </w:r>
      <w:r w:rsidR="001F0888" w:rsidRPr="001F0888">
        <w:rPr>
          <w:highlight w:val="green"/>
          <w:lang w:val="de-DE"/>
        </w:rPr>
        <w:t xml:space="preserve"> Sie diese Zeile,</w:t>
      </w:r>
      <w:r w:rsidR="005B51E3">
        <w:rPr>
          <w:lang w:val="de-DE"/>
        </w:rPr>
        <w:t xml:space="preserve"> </w:t>
      </w:r>
      <w:r w:rsidR="005B51E3" w:rsidRPr="005B51E3">
        <w:rPr>
          <w:highlight w:val="green"/>
          <w:lang w:val="de-DE"/>
        </w:rPr>
        <w:t>wenn sie nicht als juristische Person organisiert sind (AG, GmbH)</w:t>
      </w:r>
      <w:r w:rsidR="001F0888">
        <w:rPr>
          <w:lang w:val="de-DE"/>
        </w:rPr>
        <w:t>)</w:t>
      </w:r>
      <w:r w:rsidRPr="001F0888">
        <w:rPr>
          <w:lang w:val="de-DE"/>
        </w:rPr>
        <w:br/>
      </w:r>
      <w:r w:rsidR="00222FE5" w:rsidRPr="001F0888">
        <w:rPr>
          <w:lang w:val="de-DE"/>
        </w:rPr>
        <w:t>[</w:t>
      </w:r>
      <w:r w:rsidR="00222FE5" w:rsidRPr="001F0888">
        <w:rPr>
          <w:highlight w:val="yellow"/>
          <w:lang w:val="de-DE"/>
        </w:rPr>
        <w:t>Gesamtbetrag der ausstehenden Einlagen</w:t>
      </w:r>
      <w:r w:rsidR="00D67939" w:rsidRPr="00D67939">
        <w:rPr>
          <w:lang w:val="de-DE"/>
        </w:rPr>
        <w:t>] (</w:t>
      </w:r>
      <w:r w:rsidR="00D67939" w:rsidRPr="00D67939">
        <w:rPr>
          <w:highlight w:val="green"/>
          <w:lang w:val="de-DE"/>
        </w:rPr>
        <w:t xml:space="preserve">Bitte löschen Sie diese </w:t>
      </w:r>
      <w:proofErr w:type="gramStart"/>
      <w:r w:rsidR="00D67939" w:rsidRPr="00D67939">
        <w:rPr>
          <w:highlight w:val="green"/>
          <w:lang w:val="de-DE"/>
        </w:rPr>
        <w:t>Zeile</w:t>
      </w:r>
      <w:proofErr w:type="gramEnd"/>
      <w:r w:rsidR="00D67939" w:rsidRPr="00D67939">
        <w:rPr>
          <w:highlight w:val="green"/>
          <w:lang w:val="de-DE"/>
        </w:rPr>
        <w:t xml:space="preserve"> </w:t>
      </w:r>
      <w:r w:rsidR="00222FE5" w:rsidRPr="00D67939">
        <w:rPr>
          <w:highlight w:val="green"/>
          <w:lang w:val="de-DE"/>
        </w:rPr>
        <w:t xml:space="preserve">wenn Sie </w:t>
      </w:r>
      <w:r w:rsidR="00D67939" w:rsidRPr="00D67939">
        <w:rPr>
          <w:highlight w:val="green"/>
          <w:lang w:val="de-DE"/>
        </w:rPr>
        <w:t>bereits</w:t>
      </w:r>
      <w:r w:rsidR="00222FE5" w:rsidRPr="00D67939">
        <w:rPr>
          <w:highlight w:val="green"/>
          <w:lang w:val="de-DE"/>
        </w:rPr>
        <w:t xml:space="preserve"> alle in Geld zu leistenden Einlagen </w:t>
      </w:r>
      <w:r w:rsidR="00D67939" w:rsidRPr="00D67939">
        <w:rPr>
          <w:highlight w:val="green"/>
          <w:lang w:val="de-DE"/>
        </w:rPr>
        <w:t>getätigt</w:t>
      </w:r>
      <w:r w:rsidR="00222FE5" w:rsidRPr="00D67939">
        <w:rPr>
          <w:highlight w:val="green"/>
          <w:lang w:val="de-DE"/>
        </w:rPr>
        <w:t xml:space="preserve"> haben</w:t>
      </w:r>
      <w:r w:rsidR="00D67939">
        <w:rPr>
          <w:lang w:val="de-DE"/>
        </w:rPr>
        <w:t>)</w:t>
      </w:r>
    </w:p>
    <w:p w14:paraId="1FF3AA8C" w14:textId="340A44BE" w:rsidR="00222FE5" w:rsidRPr="001F0888" w:rsidRDefault="00046EED" w:rsidP="00222FE5">
      <w:pPr>
        <w:rPr>
          <w:lang w:val="de-DE"/>
        </w:rPr>
      </w:pPr>
      <w:r w:rsidRPr="001F0888">
        <w:rPr>
          <w:lang w:val="de-DE"/>
        </w:rPr>
        <w:t>Kontakt: Telefon [</w:t>
      </w:r>
      <w:r w:rsidRPr="001F0888">
        <w:rPr>
          <w:highlight w:val="yellow"/>
          <w:lang w:val="de-DE"/>
        </w:rPr>
        <w:t>Tragen Sie hier die Telefonnummer ein</w:t>
      </w:r>
      <w:r w:rsidRPr="001F0888">
        <w:rPr>
          <w:lang w:val="de-DE"/>
        </w:rPr>
        <w:t>], E-Mail [</w:t>
      </w:r>
      <w:r w:rsidRPr="001F0888">
        <w:rPr>
          <w:highlight w:val="yellow"/>
          <w:lang w:val="de-DE"/>
        </w:rPr>
        <w:t>Tragen Sie hier Ihre E-Mailadresse ein</w:t>
      </w:r>
      <w:r w:rsidRPr="001F0888">
        <w:rPr>
          <w:lang w:val="de-DE"/>
        </w:rPr>
        <w:t>]</w:t>
      </w:r>
    </w:p>
    <w:p w14:paraId="1460F49C" w14:textId="316C42F1" w:rsidR="00AF232B" w:rsidRPr="001F0888" w:rsidRDefault="00046EED" w:rsidP="00AF232B">
      <w:pPr>
        <w:rPr>
          <w:lang w:val="de-DE"/>
        </w:rPr>
      </w:pPr>
      <w:r w:rsidRPr="001F0888">
        <w:rPr>
          <w:lang w:val="de-DE"/>
        </w:rPr>
        <w:t>Zuständige Aufsichtsbehörde: [</w:t>
      </w:r>
      <w:r w:rsidRPr="001F0888">
        <w:rPr>
          <w:highlight w:val="yellow"/>
          <w:lang w:val="de-DE"/>
        </w:rPr>
        <w:t>Tragen Sie hier die zuständige Aufsichtsbehörde ein</w:t>
      </w:r>
      <w:r w:rsidR="001F0888" w:rsidRPr="001F0888">
        <w:rPr>
          <w:lang w:val="de-DE"/>
        </w:rPr>
        <w:t>] (</w:t>
      </w:r>
      <w:r w:rsidR="001F0888" w:rsidRPr="001F0888">
        <w:rPr>
          <w:highlight w:val="green"/>
          <w:lang w:val="de-DE"/>
        </w:rPr>
        <w:t xml:space="preserve">Bitte löschen </w:t>
      </w:r>
      <w:r w:rsidR="001F0888">
        <w:rPr>
          <w:highlight w:val="green"/>
          <w:lang w:val="de-DE"/>
        </w:rPr>
        <w:t>S</w:t>
      </w:r>
      <w:r w:rsidR="001F0888" w:rsidRPr="001F0888">
        <w:rPr>
          <w:highlight w:val="green"/>
          <w:lang w:val="de-DE"/>
        </w:rPr>
        <w:t>ie diese Zeile,</w:t>
      </w:r>
      <w:r w:rsidRPr="001F0888">
        <w:rPr>
          <w:highlight w:val="green"/>
          <w:lang w:val="de-DE"/>
        </w:rPr>
        <w:t xml:space="preserve"> sofern die Erbringung des von Ihnen angebotenen Dienstes </w:t>
      </w:r>
      <w:r w:rsidR="001F0888">
        <w:rPr>
          <w:highlight w:val="green"/>
          <w:lang w:val="de-DE"/>
        </w:rPr>
        <w:t xml:space="preserve">nicht </w:t>
      </w:r>
      <w:proofErr w:type="gramStart"/>
      <w:r w:rsidRPr="001F0888">
        <w:rPr>
          <w:highlight w:val="green"/>
          <w:lang w:val="de-DE"/>
        </w:rPr>
        <w:t>der behördliche Zulassung</w:t>
      </w:r>
      <w:proofErr w:type="gramEnd"/>
      <w:r w:rsidRPr="001F0888">
        <w:rPr>
          <w:highlight w:val="green"/>
          <w:lang w:val="de-DE"/>
        </w:rPr>
        <w:t xml:space="preserve"> bedarf</w:t>
      </w:r>
      <w:r w:rsidR="001F0888">
        <w:rPr>
          <w:lang w:val="de-DE"/>
        </w:rPr>
        <w:t>)</w:t>
      </w:r>
    </w:p>
    <w:p w14:paraId="45571DD3" w14:textId="77777777" w:rsidR="00222FE5" w:rsidRPr="001F0888" w:rsidRDefault="00046EED" w:rsidP="00222FE5">
      <w:pPr>
        <w:rPr>
          <w:lang w:val="de-DE"/>
        </w:rPr>
      </w:pPr>
      <w:r w:rsidRPr="001F0888">
        <w:rPr>
          <w:lang w:val="de-DE"/>
        </w:rPr>
        <w:t>Registergericht: [</w:t>
      </w:r>
      <w:r w:rsidRPr="001F0888">
        <w:rPr>
          <w:highlight w:val="yellow"/>
          <w:lang w:val="de-DE"/>
        </w:rPr>
        <w:t>Tragen Sie hier das zuständige Registergericht und die Registernummer ein</w:t>
      </w:r>
      <w:r w:rsidRPr="001F0888">
        <w:rPr>
          <w:lang w:val="de-DE"/>
        </w:rPr>
        <w:t>]</w:t>
      </w:r>
    </w:p>
    <w:p w14:paraId="4003C1E0" w14:textId="343F8D27" w:rsidR="00222FE5" w:rsidRPr="00222FE5" w:rsidRDefault="00046EED" w:rsidP="00222FE5">
      <w:pPr>
        <w:rPr>
          <w:lang w:val="de-DE"/>
        </w:rPr>
      </w:pPr>
      <w:r>
        <w:rPr>
          <w:lang w:val="de-DE"/>
        </w:rPr>
        <w:t>[</w:t>
      </w:r>
      <w:r w:rsidRPr="00222FE5">
        <w:rPr>
          <w:highlight w:val="yellow"/>
          <w:lang w:val="de-DE"/>
        </w:rPr>
        <w:t xml:space="preserve">Tragen Sie die </w:t>
      </w:r>
      <w:r w:rsidRPr="00222FE5">
        <w:rPr>
          <w:highlight w:val="yellow"/>
          <w:lang w:val="de-DE"/>
        </w:rPr>
        <w:t>zuständige Kammer sowie ihre Berufsbezeichnung und den Staat ein, indem Ihre Berufsbezeichnung verliehen worden ist</w:t>
      </w:r>
      <w:r>
        <w:rPr>
          <w:lang w:val="de-DE"/>
        </w:rPr>
        <w:t>]</w:t>
      </w:r>
      <w:r w:rsidR="001F0888">
        <w:rPr>
          <w:lang w:val="de-DE"/>
        </w:rPr>
        <w:t xml:space="preserve"> (</w:t>
      </w:r>
      <w:r w:rsidR="001F0888" w:rsidRPr="001F0888">
        <w:rPr>
          <w:highlight w:val="green"/>
          <w:lang w:val="de-DE"/>
        </w:rPr>
        <w:t>Bitte löschen Sie diese Zeile, wenn Sie nicht Rechtsanwalt, Steuerberater, Notar sind oder einer vergleichbaren Berufsgruppe angehören</w:t>
      </w:r>
      <w:r w:rsidR="001F0888">
        <w:rPr>
          <w:lang w:val="de-DE"/>
        </w:rPr>
        <w:t>)</w:t>
      </w:r>
    </w:p>
    <w:p w14:paraId="59694529" w14:textId="48D3DB27" w:rsidR="001F0888" w:rsidRDefault="00046EED" w:rsidP="005420D8">
      <w:pPr>
        <w:spacing w:line="360" w:lineRule="auto"/>
        <w:rPr>
          <w:lang w:val="de-DE"/>
        </w:rPr>
      </w:pPr>
      <w:r w:rsidRPr="005420D8">
        <w:rPr>
          <w:lang w:val="de-DE"/>
        </w:rPr>
        <w:t>Um</w:t>
      </w:r>
      <w:r w:rsidRPr="005420D8">
        <w:rPr>
          <w:lang w:val="de-DE"/>
        </w:rPr>
        <w:t>satzsteuer-ID:</w:t>
      </w:r>
      <w:r w:rsidR="00222FE5" w:rsidRPr="005420D8">
        <w:rPr>
          <w:lang w:val="de-DE"/>
        </w:rPr>
        <w:t xml:space="preserve"> [</w:t>
      </w:r>
      <w:r w:rsidR="00222FE5" w:rsidRPr="005420D8">
        <w:rPr>
          <w:highlight w:val="yellow"/>
          <w:lang w:val="de-DE"/>
        </w:rPr>
        <w:t>Tragen Sie hier die Umsatzsteuer ID ein</w:t>
      </w:r>
      <w:r>
        <w:rPr>
          <w:highlight w:val="yellow"/>
          <w:lang w:val="de-DE"/>
        </w:rPr>
        <w:t>]</w:t>
      </w:r>
      <w:r>
        <w:rPr>
          <w:lang w:val="de-DE"/>
        </w:rPr>
        <w:t xml:space="preserve"> (</w:t>
      </w:r>
      <w:r w:rsidRPr="001F0888">
        <w:rPr>
          <w:highlight w:val="green"/>
          <w:lang w:val="de-DE"/>
        </w:rPr>
        <w:t xml:space="preserve">Bitte löschen Sie diese Zeile, sofern </w:t>
      </w:r>
      <w:r w:rsidR="005B51E3" w:rsidRPr="005B51E3">
        <w:rPr>
          <w:highlight w:val="green"/>
          <w:lang w:val="de-DE"/>
        </w:rPr>
        <w:t>Ihnen das Bundesamt für Finanzen keine ID vergeben hat</w:t>
      </w:r>
      <w:r>
        <w:rPr>
          <w:lang w:val="de-DE"/>
        </w:rPr>
        <w:t>)</w:t>
      </w:r>
    </w:p>
    <w:p w14:paraId="3B507C38" w14:textId="32E80E2F" w:rsidR="001F0888" w:rsidRDefault="00046EED" w:rsidP="005420D8">
      <w:pPr>
        <w:spacing w:line="360" w:lineRule="auto"/>
        <w:rPr>
          <w:lang w:val="de-DE"/>
        </w:rPr>
      </w:pPr>
      <w:r>
        <w:rPr>
          <w:lang w:val="de-DE"/>
        </w:rPr>
        <w:t>Wir befinden uns in Abwicklung/Liquidation</w:t>
      </w:r>
      <w:r w:rsidR="005B51E3">
        <w:rPr>
          <w:lang w:val="de-DE"/>
        </w:rPr>
        <w:t>.</w:t>
      </w:r>
      <w:r>
        <w:rPr>
          <w:lang w:val="de-DE"/>
        </w:rPr>
        <w:t xml:space="preserve"> (</w:t>
      </w:r>
      <w:r w:rsidRPr="001F0888">
        <w:rPr>
          <w:highlight w:val="green"/>
          <w:lang w:val="de-DE"/>
        </w:rPr>
        <w:t>Löschen Sie diesen Hinweis, wenn Sie sich nicht in Abwicklu</w:t>
      </w:r>
      <w:r w:rsidRPr="001F0888">
        <w:rPr>
          <w:highlight w:val="green"/>
          <w:lang w:val="de-DE"/>
        </w:rPr>
        <w:t>ng oder Liquidation befinden</w:t>
      </w:r>
      <w:r w:rsidR="005B51E3" w:rsidRPr="005B51E3">
        <w:rPr>
          <w:highlight w:val="green"/>
          <w:lang w:val="de-DE"/>
        </w:rPr>
        <w:t>.</w:t>
      </w:r>
      <w:r>
        <w:rPr>
          <w:lang w:val="de-DE"/>
        </w:rPr>
        <w:t>)</w:t>
      </w:r>
    </w:p>
    <w:p w14:paraId="4777D631" w14:textId="7F73AE81" w:rsidR="005420D8" w:rsidRPr="00AF232B" w:rsidRDefault="00046EED" w:rsidP="005420D8">
      <w:pPr>
        <w:spacing w:line="360" w:lineRule="auto"/>
        <w:rPr>
          <w:lang w:val="de-DE"/>
        </w:rPr>
      </w:pPr>
      <w:r>
        <w:rPr>
          <w:lang w:val="de-DE"/>
        </w:rPr>
        <w:t>Sitz [</w:t>
      </w:r>
      <w:r w:rsidRPr="005420D8">
        <w:rPr>
          <w:highlight w:val="yellow"/>
          <w:lang w:val="de-DE"/>
        </w:rPr>
        <w:t>Deutschland</w:t>
      </w:r>
      <w:r>
        <w:rPr>
          <w:lang w:val="de-DE"/>
        </w:rPr>
        <w:t>]; Aufsichtsbehörde [</w:t>
      </w:r>
      <w:r w:rsidRPr="005420D8">
        <w:rPr>
          <w:highlight w:val="yellow"/>
          <w:lang w:val="de-DE"/>
        </w:rPr>
        <w:t>xxx</w:t>
      </w:r>
      <w:r>
        <w:rPr>
          <w:lang w:val="de-DE"/>
        </w:rPr>
        <w:t>] (</w:t>
      </w:r>
      <w:r w:rsidRPr="001F0888">
        <w:rPr>
          <w:highlight w:val="green"/>
          <w:lang w:val="de-DE"/>
        </w:rPr>
        <w:t>Löschen Sie diese Zeile, wenn sie keine audiovisuellen Mediendienste mit journalistisch-redaktionell gestalteten Angebote anbieten</w:t>
      </w:r>
      <w:r>
        <w:rPr>
          <w:lang w:val="de-DE"/>
        </w:rPr>
        <w:t>)</w:t>
      </w:r>
    </w:p>
    <w:p w14:paraId="352530F9" w14:textId="6B1405E2" w:rsidR="00DE6BE7" w:rsidRPr="00AF232B" w:rsidRDefault="00046EED" w:rsidP="00D67939">
      <w:pPr>
        <w:rPr>
          <w:rFonts w:asciiTheme="minorBidi" w:hAnsiTheme="minorBidi"/>
          <w:lang w:val="de-DE"/>
        </w:rPr>
      </w:pPr>
      <w:bookmarkStart w:id="1" w:name="_Hlk176191087"/>
      <w:r w:rsidRPr="001F0888">
        <w:rPr>
          <w:rFonts w:ascii="Arial" w:eastAsia="Times New Roman" w:hAnsi="Arial" w:cs="Arial"/>
          <w:lang w:val="de-DE"/>
        </w:rPr>
        <w:t xml:space="preserve">Online-Streitbeilegung gemäß Art. 14 Abs. 1 </w:t>
      </w:r>
      <w:r w:rsidRPr="001F0888">
        <w:rPr>
          <w:rFonts w:ascii="Arial" w:eastAsia="Times New Roman" w:hAnsi="Arial" w:cs="Arial"/>
          <w:lang w:val="de-DE"/>
        </w:rPr>
        <w:t>Verordnung (EU) Nr. 524/2013: Die Europäische Kommission stellt eine Plattform zur Online-Streitbeilegung (OS) bereit, die Sie unter ec.europa.eu/consumers/odr/ finden können.</w:t>
      </w:r>
      <w:r w:rsidR="00FD0406">
        <w:rPr>
          <w:rFonts w:asciiTheme="minorBidi" w:hAnsiTheme="minorBidi"/>
          <w:lang w:val="de-DE"/>
        </w:rPr>
        <w:t xml:space="preserve"> </w:t>
      </w:r>
      <w:r w:rsidRPr="001F0888">
        <w:rPr>
          <w:rFonts w:ascii="Arial" w:eastAsia="Times New Roman" w:hAnsi="Arial" w:cs="Arial"/>
          <w:lang w:val="de-DE"/>
        </w:rPr>
        <w:t>Zur Teilnahme an einem Streitbeilegungsverfahren vor einer Verbraucherschlichtun</w:t>
      </w:r>
      <w:r w:rsidRPr="001F0888">
        <w:rPr>
          <w:rFonts w:ascii="Arial" w:eastAsia="Times New Roman" w:hAnsi="Arial" w:cs="Arial"/>
          <w:lang w:val="de-DE"/>
        </w:rPr>
        <w:t>gsstelle sind wir nicht verpflichtet und grundsätzlich nicht bereit</w:t>
      </w:r>
      <w:bookmarkEnd w:id="1"/>
      <w:r w:rsidR="00D44E4A">
        <w:rPr>
          <w:rFonts w:ascii="Arial" w:eastAsia="Times New Roman" w:hAnsi="Arial" w:cs="Arial"/>
          <w:lang w:val="de-DE"/>
        </w:rPr>
        <w:t>.</w:t>
      </w:r>
      <w:bookmarkEnd w:id="0"/>
    </w:p>
    <w:sectPr w:rsidR="00DE6BE7" w:rsidRPr="00AF232B" w:rsidSect="00FD040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type w:val="continuous"/>
      <w:pgSz w:w="16838" w:h="11906" w:orient="landscape" w:code="9"/>
      <w:pgMar w:top="2381" w:right="1021" w:bottom="1134" w:left="1803" w:header="1066" w:footer="49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7CF92" w14:textId="77777777" w:rsidR="00046EED" w:rsidRDefault="00046EED">
      <w:pPr>
        <w:spacing w:after="0" w:line="240" w:lineRule="auto"/>
      </w:pPr>
      <w:r>
        <w:separator/>
      </w:r>
    </w:p>
  </w:endnote>
  <w:endnote w:type="continuationSeparator" w:id="0">
    <w:p w14:paraId="3B3FEE1B" w14:textId="77777777" w:rsidR="00046EED" w:rsidRDefault="00046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TSong">
    <w:altName w:val="STSong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BAC773" w14:textId="77777777" w:rsidR="00494B75" w:rsidRDefault="00494B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52F405" w14:textId="77777777" w:rsidR="003958F4" w:rsidRPr="00FE31AF" w:rsidRDefault="003958F4" w:rsidP="003958F4">
    <w:pPr>
      <w:pStyle w:val="Fuzeile"/>
    </w:pPr>
  </w:p>
  <w:tbl>
    <w:tblPr>
      <w:tblStyle w:val="Footertable"/>
      <w:tblW w:w="5000" w:type="pct"/>
      <w:tblLook w:val="0780" w:firstRow="0" w:lastRow="0" w:firstColumn="1" w:lastColumn="1" w:noHBand="1" w:noVBand="1"/>
    </w:tblPr>
    <w:tblGrid>
      <w:gridCol w:w="1702"/>
      <w:gridCol w:w="10883"/>
      <w:gridCol w:w="1429"/>
    </w:tblGrid>
    <w:tr w:rsidR="007A3176" w14:paraId="6AED27C5" w14:textId="77777777" w:rsidTr="00A13AD0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07" w:type="pct"/>
        </w:tcPr>
        <w:p w14:paraId="31683AA9" w14:textId="77777777" w:rsidR="003E05BE" w:rsidRPr="00FE31AF" w:rsidRDefault="00046EED" w:rsidP="00E205C5">
          <w:sdt>
            <w:sdtPr>
              <w:id w:val="-1888027844"/>
              <w:placeholder>
                <w:docPart w:val="2DC714F2212D4A458C392499C0432A79"/>
              </w:placeholder>
              <w:dataBinding w:prefixMappings="xmlns:ns0='http://schemas.ashurst.com/logos' " w:xpath="/ns0:logos[1]/ns0:entityName[1]" w:storeItemID="{44C9F1FB-BBD8-4914-8BFE-B7F6BE077593}"/>
              <w:text/>
            </w:sdtPr>
            <w:sdtEndPr/>
            <w:sdtContent>
              <w:r w:rsidR="008735EB" w:rsidRPr="00FE31AF">
                <w:t>Ashurst</w:t>
              </w:r>
            </w:sdtContent>
          </w:sdt>
        </w:p>
      </w:tc>
      <w:tc>
        <w:tcPr>
          <w:tcW w:w="3883" w:type="pct"/>
        </w:tcPr>
        <w:p w14:paraId="069F2CE1" w14:textId="64168D4D" w:rsidR="003E05BE" w:rsidRPr="00FE31AF" w:rsidRDefault="00046EED" w:rsidP="00E205C5">
          <w:p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1E7280">
            <w:t>20:06\02 September 2024\EUS\DPLISC\418395586.01</w:t>
          </w:r>
          <w:r>
            <w:fldChar w:fldCharType="end"/>
          </w: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510" w:type="pct"/>
        </w:tcPr>
        <w:p w14:paraId="23897228" w14:textId="77777777" w:rsidR="003E05BE" w:rsidRPr="00FE31AF" w:rsidRDefault="003E05BE" w:rsidP="00E205C5"/>
      </w:tc>
    </w:tr>
  </w:tbl>
  <w:p w14:paraId="271B9619" w14:textId="77777777" w:rsidR="003E05BE" w:rsidRPr="00FE31AF" w:rsidRDefault="003E05BE" w:rsidP="00E2775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594F0" w14:textId="77777777" w:rsidR="00494B75" w:rsidRDefault="00494B75" w:rsidP="00494B75">
    <w:pPr>
      <w:pStyle w:val="Fuzeile"/>
    </w:pPr>
  </w:p>
  <w:tbl>
    <w:tblPr>
      <w:tblStyle w:val="Footertable"/>
      <w:tblW w:w="4956" w:type="pct"/>
      <w:tblLook w:val="07A0" w:firstRow="1" w:lastRow="0" w:firstColumn="1" w:lastColumn="1" w:noHBand="1" w:noVBand="1"/>
    </w:tblPr>
    <w:tblGrid>
      <w:gridCol w:w="14014"/>
    </w:tblGrid>
    <w:tr w:rsidR="007A3176" w:rsidRPr="00F96E87" w14:paraId="222A7239" w14:textId="77777777" w:rsidTr="00F476BB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5000" w:type="pct"/>
        </w:tcPr>
        <w:tbl>
          <w:tblPr>
            <w:tblStyle w:val="Footertable"/>
            <w:tblW w:w="14034" w:type="dxa"/>
            <w:tblLook w:val="0780" w:firstRow="0" w:lastRow="0" w:firstColumn="1" w:lastColumn="1" w:noHBand="1" w:noVBand="1"/>
          </w:tblPr>
          <w:tblGrid>
            <w:gridCol w:w="14034"/>
          </w:tblGrid>
          <w:tr w:rsidR="007A3176" w:rsidRPr="00F96E87" w14:paraId="6D36CFB2" w14:textId="77777777" w:rsidTr="00F476BB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00" w:type="pct"/>
                <w:hideMark/>
              </w:tcPr>
              <w:p w14:paraId="554FB099" w14:textId="77777777" w:rsidR="00F476BB" w:rsidRPr="00A97C06" w:rsidRDefault="00046EED" w:rsidP="00494B75">
                <w:pPr>
                  <w:rPr>
                    <w:sz w:val="20"/>
                    <w:lang w:val="de-DE"/>
                  </w:rPr>
                </w:pPr>
                <w:r w:rsidRPr="00A97C06">
                  <w:rPr>
                    <w:rFonts w:ascii="Arial" w:hAnsi="Arial"/>
                    <w:b/>
                    <w:bCs/>
                    <w:sz w:val="20"/>
                    <w:lang w:val="de-DE" w:eastAsia="zh-TW"/>
                  </w:rPr>
                  <w:t>Rechtlicher Hinweis</w:t>
                </w:r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 xml:space="preserve">: Diese Vorlage dient Schulungs- und Informationszwecken. Sie gibt keinen vollständigen Überblick zu den einschlägigen Rechtsfragen und der praktischen Umsetzung. Die Vorlage kann eine qualifizierte Rechtsberatung </w:t>
                </w:r>
                <w:proofErr w:type="gramStart"/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>im Ihrem Einzelfall</w:t>
                </w:r>
                <w:proofErr w:type="gramEnd"/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 xml:space="preserve"> nic</w:t>
                </w:r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>ht ersetzen.</w:t>
                </w:r>
              </w:p>
            </w:tc>
          </w:tr>
        </w:tbl>
        <w:p w14:paraId="6ACAD201" w14:textId="77777777" w:rsidR="00F476BB" w:rsidRPr="00494B75" w:rsidRDefault="00F476BB" w:rsidP="00494B75">
          <w:pPr>
            <w:rPr>
              <w:lang w:val="de-DE"/>
            </w:rPr>
          </w:pPr>
        </w:p>
      </w:tc>
    </w:tr>
  </w:tbl>
  <w:p w14:paraId="1FE43E9D" w14:textId="77777777" w:rsidR="00494B75" w:rsidRPr="003A3746" w:rsidRDefault="00494B75">
    <w:pPr>
      <w:pStyle w:val="Fuzeile"/>
      <w:rPr>
        <w:lang w:val="de-DE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61852" w14:textId="77777777" w:rsidR="00CC20A7" w:rsidRDefault="00CC20A7">
    <w:pPr>
      <w:pStyle w:val="Fuzeil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15387" w14:textId="77777777" w:rsidR="00CC20A7" w:rsidRPr="0071356F" w:rsidRDefault="00CC20A7" w:rsidP="0071356F">
    <w:pPr>
      <w:pStyle w:val="Fuzeile"/>
    </w:pPr>
  </w:p>
  <w:tbl>
    <w:tblPr>
      <w:tblStyle w:val="Footertable"/>
      <w:tblW w:w="0" w:type="auto"/>
      <w:tblLayout w:type="fixed"/>
      <w:tblLook w:val="0780" w:firstRow="0" w:lastRow="0" w:firstColumn="1" w:lastColumn="1" w:noHBand="1" w:noVBand="1"/>
    </w:tblPr>
    <w:tblGrid>
      <w:gridCol w:w="1701"/>
      <w:gridCol w:w="10886"/>
      <w:gridCol w:w="1427"/>
    </w:tblGrid>
    <w:tr w:rsidR="007A3176" w14:paraId="16896858" w14:textId="77777777" w:rsidTr="00CC20A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1701" w:type="dxa"/>
        </w:tcPr>
        <w:p w14:paraId="55FE1ECF" w14:textId="77777777" w:rsidR="00CC20A7" w:rsidRDefault="00046EED" w:rsidP="00E205C5">
          <w:sdt>
            <w:sdtPr>
              <w:id w:val="1613935718"/>
              <w:placeholder>
                <w:docPart w:val="2DC714F2212D4A458C392499C0432A79"/>
              </w:placeholder>
              <w:dataBinding w:prefixMappings="xmlns:ns0='http://schemas.ashurst.com/logos' " w:xpath="/ns0:logos[1]/ns0:entityName[1]" w:storeItemID="{44C9F1FB-BBD8-4914-8BFE-B7F6BE077593}"/>
              <w:text/>
            </w:sdtPr>
            <w:sdtEndPr/>
            <w:sdtContent>
              <w:r w:rsidR="009C17C1">
                <w:t>Ashurst</w:t>
              </w:r>
            </w:sdtContent>
          </w:sdt>
        </w:p>
      </w:tc>
      <w:tc>
        <w:tcPr>
          <w:tcW w:w="10886" w:type="dxa"/>
        </w:tcPr>
        <w:p w14:paraId="10F0D0F4" w14:textId="289404EC" w:rsidR="00CC20A7" w:rsidRDefault="00046EED" w:rsidP="00E205C5">
          <w:p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</w:pPr>
          <w:r>
            <w:fldChar w:fldCharType="begin"/>
          </w:r>
          <w:r>
            <w:instrText xml:space="preserve"> DOCPROPERTY  AshurstDocRef  \* MERGEFORMAT </w:instrText>
          </w:r>
          <w:r>
            <w:fldChar w:fldCharType="separate"/>
          </w:r>
          <w:r w:rsidR="001E7280">
            <w:t>20:06\02 September 2024\EUS\DPLISC\418395586.01</w:t>
          </w:r>
          <w:r>
            <w:fldChar w:fldCharType="end"/>
          </w: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1427" w:type="dxa"/>
        </w:tcPr>
        <w:p w14:paraId="018CEDBF" w14:textId="77777777" w:rsidR="00CC20A7" w:rsidRDefault="00046EED" w:rsidP="00E205C5">
          <w:r w:rsidRPr="00240D3C">
            <w:rPr>
              <w:szCs w:val="18"/>
            </w:rPr>
            <w:fldChar w:fldCharType="begin"/>
          </w:r>
          <w:r w:rsidRPr="00240D3C">
            <w:rPr>
              <w:szCs w:val="18"/>
            </w:rPr>
            <w:instrText xml:space="preserve"> page </w:instrText>
          </w:r>
          <w:r w:rsidRPr="00240D3C">
            <w:rPr>
              <w:szCs w:val="18"/>
            </w:rPr>
            <w:fldChar w:fldCharType="separate"/>
          </w:r>
          <w:r>
            <w:rPr>
              <w:noProof/>
              <w:szCs w:val="18"/>
            </w:rPr>
            <w:t>1</w:t>
          </w:r>
          <w:r w:rsidRPr="00240D3C">
            <w:rPr>
              <w:szCs w:val="18"/>
            </w:rPr>
            <w:fldChar w:fldCharType="end"/>
          </w:r>
        </w:p>
      </w:tc>
    </w:tr>
  </w:tbl>
  <w:p w14:paraId="3074B50A" w14:textId="77777777" w:rsidR="00CC20A7" w:rsidRPr="001B1689" w:rsidRDefault="00CC20A7" w:rsidP="001B1689">
    <w:pPr>
      <w:pStyle w:val="Fuzeil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CEB17" w14:textId="77777777" w:rsidR="00CC20A7" w:rsidRDefault="00CC20A7" w:rsidP="00E30B36">
    <w:pPr>
      <w:pStyle w:val="Fuzeile"/>
    </w:pPr>
  </w:p>
  <w:tbl>
    <w:tblPr>
      <w:tblStyle w:val="Footertable"/>
      <w:tblW w:w="5000" w:type="pct"/>
      <w:tblLook w:val="07A0" w:firstRow="1" w:lastRow="0" w:firstColumn="1" w:lastColumn="1" w:noHBand="1" w:noVBand="1"/>
    </w:tblPr>
    <w:tblGrid>
      <w:gridCol w:w="14008"/>
      <w:gridCol w:w="6"/>
    </w:tblGrid>
    <w:tr w:rsidR="007A3176" w:rsidRPr="00F96E87" w14:paraId="5ADE8AE0" w14:textId="77777777" w:rsidTr="00CC20A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70" w:type="pct"/>
        </w:tcPr>
        <w:tbl>
          <w:tblPr>
            <w:tblStyle w:val="Footertable"/>
            <w:tblW w:w="14034" w:type="dxa"/>
            <w:tblLook w:val="0780" w:firstRow="0" w:lastRow="0" w:firstColumn="1" w:lastColumn="1" w:noHBand="1" w:noVBand="1"/>
          </w:tblPr>
          <w:tblGrid>
            <w:gridCol w:w="14034"/>
          </w:tblGrid>
          <w:tr w:rsidR="007A3176" w:rsidRPr="00F96E87" w14:paraId="7342D287" w14:textId="77777777" w:rsidTr="00F476BB"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000" w:type="pct"/>
                <w:hideMark/>
              </w:tcPr>
              <w:p w14:paraId="6081EBE0" w14:textId="77777777" w:rsidR="00494B75" w:rsidRPr="00A97C06" w:rsidRDefault="00046EED" w:rsidP="00494B75">
                <w:pPr>
                  <w:rPr>
                    <w:sz w:val="20"/>
                    <w:lang w:val="de-DE"/>
                  </w:rPr>
                </w:pPr>
                <w:r w:rsidRPr="00A97C06">
                  <w:rPr>
                    <w:rFonts w:ascii="Arial" w:hAnsi="Arial"/>
                    <w:b/>
                    <w:bCs/>
                    <w:sz w:val="20"/>
                    <w:lang w:val="de-DE" w:eastAsia="zh-TW"/>
                  </w:rPr>
                  <w:t>Rechtlicher Hinweis</w:t>
                </w:r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 xml:space="preserve">: Diese Vorlage dient Schulungs- und </w:t>
                </w:r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 xml:space="preserve">Informationszwecken. Sie gibt keinen vollständigen Überblick zu den einschlägigen Rechtsfragen und der praktischen Umsetzung. Die Vorlage kann eine qualifizierte Rechtsberatung </w:t>
                </w:r>
                <w:proofErr w:type="gramStart"/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>im Ihrem Einzelfall</w:t>
                </w:r>
                <w:proofErr w:type="gramEnd"/>
                <w:r w:rsidRPr="00A97C06">
                  <w:rPr>
                    <w:rFonts w:ascii="Arial" w:hAnsi="Arial"/>
                    <w:sz w:val="20"/>
                    <w:lang w:val="de-DE" w:eastAsia="zh-TW"/>
                  </w:rPr>
                  <w:t xml:space="preserve"> nicht ersetzen.</w:t>
                </w:r>
              </w:p>
            </w:tc>
          </w:tr>
        </w:tbl>
        <w:p w14:paraId="5C184ACB" w14:textId="069014FD" w:rsidR="00494B75" w:rsidRPr="00494B75" w:rsidRDefault="00494B75" w:rsidP="00494B75">
          <w:pPr>
            <w:rPr>
              <w:lang w:val="de-DE"/>
            </w:rPr>
          </w:pP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430" w:type="pct"/>
        </w:tcPr>
        <w:p w14:paraId="2AFA2EB4" w14:textId="7C17D268" w:rsidR="00494B75" w:rsidRPr="003A3746" w:rsidRDefault="00494B75" w:rsidP="00494B75">
          <w:pPr>
            <w:rPr>
              <w:lang w:val="de-DE"/>
            </w:rPr>
          </w:pPr>
        </w:p>
      </w:tc>
    </w:tr>
  </w:tbl>
  <w:p w14:paraId="2682AB43" w14:textId="77777777" w:rsidR="00CC20A7" w:rsidRPr="003A3746" w:rsidRDefault="00CC20A7" w:rsidP="00EC7909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FB0169" w14:textId="77777777" w:rsidR="00046EED" w:rsidRDefault="00046EED">
      <w:pPr>
        <w:spacing w:after="0" w:line="240" w:lineRule="auto"/>
      </w:pPr>
      <w:r>
        <w:separator/>
      </w:r>
    </w:p>
  </w:footnote>
  <w:footnote w:type="continuationSeparator" w:id="0">
    <w:p w14:paraId="6BF317A5" w14:textId="77777777" w:rsidR="00046EED" w:rsidRDefault="00046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CBD593" w14:textId="77777777" w:rsidR="00494B75" w:rsidRDefault="00494B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Headertable"/>
      <w:tblW w:w="5000" w:type="pct"/>
      <w:tblLook w:val="0760" w:firstRow="1" w:lastRow="1" w:firstColumn="0" w:lastColumn="1" w:noHBand="1" w:noVBand="1"/>
    </w:tblPr>
    <w:tblGrid>
      <w:gridCol w:w="11239"/>
      <w:gridCol w:w="2775"/>
    </w:tblGrid>
    <w:tr w:rsidR="007A3176" w14:paraId="7F91D182" w14:textId="77777777" w:rsidTr="00A020D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4010" w:type="pct"/>
        </w:tcPr>
        <w:p w14:paraId="03658A31" w14:textId="320B8A09" w:rsidR="004253B1" w:rsidRPr="006944B8" w:rsidRDefault="00046EED" w:rsidP="00A020D6">
          <w:pPr>
            <w:pStyle w:val="NormalAshurst"/>
            <w:rPr>
              <w:lang w:val="de-DE"/>
            </w:rPr>
          </w:pPr>
          <w:sdt>
            <w:sdtPr>
              <w:rPr>
                <w:lang w:val="de-DE"/>
              </w:rPr>
              <w:id w:val="67856833"/>
              <w:dataBinding w:prefixMappings="xmlns:ns0='http://schemas.ashurst.com/template/advice' " w:xpath="/ns0:advice[1]/ns0:coverPage[1]/ns0:title[1]" w:storeItemID="{DBAA92CE-90D3-4A12-820C-F3E4191BC5BA}"/>
              <w:text/>
            </w:sdtPr>
            <w:sdtEndPr/>
            <w:sdtContent>
              <w:r w:rsidR="00DE6BE7" w:rsidRPr="006944B8">
                <w:rPr>
                  <w:lang w:val="de-DE"/>
                </w:rPr>
                <w:t>Templates Impressum, Cookie-Banner und Datenschutzhinweise</w:t>
              </w:r>
            </w:sdtContent>
          </w:sdt>
        </w:p>
      </w:tc>
      <w:tc>
        <w:tcPr>
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<w:tcW w:w="990" w:type="pct"/>
        </w:tcPr>
        <w:p w14:paraId="697318F8" w14:textId="7225BCAE" w:rsidR="004253B1" w:rsidRPr="00FE31AF" w:rsidRDefault="00046EED" w:rsidP="00A020D6">
          <w:pPr>
            <w:pStyle w:val="NormalAshurst"/>
          </w:pPr>
          <w:sdt>
            <w:sdtPr>
              <w:id w:val="1748682810"/>
              <w:dataBinding w:prefixMappings="xmlns:ns0='http://schemas.ashurst.com/template/advice' " w:xpath="/ns0:advice[1]/ns0:coverPage[1]/ns0:date[1]" w:storeItemID="{DBAA92CE-90D3-4A12-820C-F3E4191BC5BA}"/>
              <w:text/>
            </w:sdtPr>
            <w:sdtEndPr/>
            <w:sdtContent>
              <w:r w:rsidR="009F21F0">
                <w:t>30 August 2024</w:t>
              </w:r>
            </w:sdtContent>
          </w:sdt>
        </w:p>
      </w:tc>
    </w:tr>
    <w:tr w:rsidR="007A3176" w14:paraId="7EB59967" w14:textId="77777777" w:rsidTr="00A020D6">
      <w:tc>
        <w:tcPr>
          <w:tcW w:w="4010" w:type="pct"/>
        </w:tcPr>
        <w:p w14:paraId="181F6C41" w14:textId="77777777" w:rsidR="004253B1" w:rsidRPr="00FE31AF" w:rsidRDefault="004253B1" w:rsidP="00EC4A5D">
          <w:pPr>
            <w:pStyle w:val="Kopfzeile"/>
          </w:pP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990" w:type="pct"/>
        </w:tcPr>
        <w:p w14:paraId="0888AF31" w14:textId="77777777" w:rsidR="004253B1" w:rsidRPr="00FE31AF" w:rsidRDefault="00046EED" w:rsidP="00EC4A5D">
          <w:pPr>
            <w:pStyle w:val="Kopfzeile"/>
          </w:pPr>
          <w:r w:rsidRPr="00FE31AF">
            <w:t>Confidential and Privileged</w:t>
          </w:r>
        </w:p>
      </w:tc>
    </w:tr>
  </w:tbl>
  <w:p w14:paraId="17CB03E0" w14:textId="77777777" w:rsidR="009E7E47" w:rsidRPr="00FE31AF" w:rsidRDefault="009E7E4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5ADEC" w14:textId="77777777" w:rsidR="00494B75" w:rsidRDefault="00494B75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C2FF72" w14:textId="77777777" w:rsidR="00CC20A7" w:rsidRDefault="00CC20A7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Headertable"/>
      <w:tblW w:w="0" w:type="auto"/>
      <w:tblLayout w:type="fixed"/>
      <w:tblLook w:val="0760" w:firstRow="1" w:lastRow="1" w:firstColumn="0" w:lastColumn="1" w:noHBand="1" w:noVBand="1"/>
    </w:tblPr>
    <w:tblGrid>
      <w:gridCol w:w="11239"/>
      <w:gridCol w:w="2775"/>
    </w:tblGrid>
    <w:tr w:rsidR="007A3176" w14:paraId="2375F825" w14:textId="77777777" w:rsidTr="00BB583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11239" w:type="dxa"/>
        </w:tcPr>
        <w:p w14:paraId="734EF376" w14:textId="30140DB6" w:rsidR="00B97D2B" w:rsidRPr="00DE6BE7" w:rsidRDefault="00046EED" w:rsidP="00EC4A5D">
          <w:pPr>
            <w:pStyle w:val="Kopfzeile"/>
            <w:rPr>
              <w:lang w:val="de-DE"/>
            </w:rPr>
          </w:pPr>
          <w:sdt>
            <w:sdtPr>
              <w:rPr>
                <w:lang w:val="de-DE"/>
              </w:rPr>
              <w:id w:val="1161659547"/>
              <w:placeholder>
                <w:docPart w:val="C9251CFCF2E041B8B7F44935BAC15D2C"/>
              </w:placeholder>
              <w:dataBinding w:prefixMappings="xmlns:ns0='http://schemas.ashurst.com/template/advice' " w:xpath="/ns0:advice[1]/ns0:coverPage[1]/ns0:title[1]" w:storeItemID="{DBAA92CE-90D3-4A12-820C-F3E4191BC5BA}"/>
              <w:text/>
            </w:sdtPr>
            <w:sdtEndPr/>
            <w:sdtContent>
              <w:r w:rsidR="00DE6BE7" w:rsidRPr="00DE6BE7">
                <w:rPr>
                  <w:lang w:val="de-DE"/>
                </w:rPr>
                <w:t>Templates Impressum, Cookie-Banner und Datenschutzhinweise</w:t>
              </w:r>
            </w:sdtContent>
          </w:sdt>
        </w:p>
      </w:tc>
      <w:tc>
        <w:tcPr>
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<w:tcW w:w="2775" w:type="dxa"/>
        </w:tcPr>
        <w:p w14:paraId="36DEFBFD" w14:textId="03F50176" w:rsidR="00B97D2B" w:rsidRPr="009C4E61" w:rsidRDefault="00046EED" w:rsidP="00BB583E">
          <w:pPr>
            <w:pStyle w:val="Kopfzeile"/>
            <w:spacing w:after="100"/>
            <w:rPr>
              <w:lang w:val="fr-FR"/>
            </w:rPr>
          </w:pPr>
          <w:sdt>
            <w:sdtPr>
              <w:id w:val="-2019606437"/>
              <w:placeholder>
                <w:docPart w:val="9FDA5E6649174771B6896F9D7E766ADB"/>
              </w:placeholder>
              <w:dataBinding w:prefixMappings="xmlns:ns0='http://schemas.ashurst.com/template/advice' " w:xpath="/ns0:advice[1]/ns0:coverPage[1]/ns0:date[1]" w:storeItemID="{DBAA92CE-90D3-4A12-820C-F3E4191BC5BA}"/>
              <w:text/>
            </w:sdtPr>
            <w:sdtEndPr/>
            <w:sdtContent>
              <w:r w:rsidR="009F21F0">
                <w:t>30 August 2024</w:t>
              </w:r>
            </w:sdtContent>
          </w:sdt>
        </w:p>
      </w:tc>
    </w:tr>
    <w:tr w:rsidR="007A3176" w14:paraId="2ED78807" w14:textId="77777777" w:rsidTr="00BB583E">
      <w:tc>
        <w:tcPr>
          <w:tcW w:w="11239" w:type="dxa"/>
        </w:tcPr>
        <w:p w14:paraId="7FBD781B" w14:textId="45D722D5" w:rsidR="00B97D2B" w:rsidRPr="00EA4843" w:rsidRDefault="00046EED" w:rsidP="00B97D2B">
          <w:r>
            <w:fldChar w:fldCharType="begin"/>
          </w:r>
          <w:r>
            <w:instrText xml:space="preserve"> STYLEREF DONOTUSE\l  \* MERGEFORMAT </w:instrText>
          </w:r>
          <w:r>
            <w:fldChar w:fldCharType="separate"/>
          </w:r>
          <w:r w:rsidR="00494B75">
            <w:rPr>
              <w:b w:val="0"/>
              <w:bCs/>
              <w:noProof/>
              <w:lang w:val="en-US"/>
            </w:rPr>
            <w:t>Error! No text of specified style in document.</w:t>
          </w:r>
          <w:r>
            <w:rPr>
              <w:noProof/>
            </w:rPr>
            <w:fldChar w:fldCharType="end"/>
          </w:r>
        </w:p>
      </w:tc>
      <w:tc>
        <w:tcPr>
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<w:tcW w:w="2775" w:type="dxa"/>
        </w:tcPr>
        <w:p w14:paraId="22B5ADC1" w14:textId="77777777" w:rsidR="00B97D2B" w:rsidRPr="00EA4843" w:rsidRDefault="00046EED" w:rsidP="00EC4A5D">
          <w:pPr>
            <w:pStyle w:val="Kopfzeile"/>
          </w:pPr>
          <w:r>
            <w:t>Confidential and P</w:t>
          </w:r>
          <w:r>
            <w:t>rivileged</w:t>
          </w:r>
        </w:p>
      </w:tc>
    </w:tr>
  </w:tbl>
  <w:p w14:paraId="1D8A2FE3" w14:textId="77777777" w:rsidR="00CF770C" w:rsidRDefault="00CF770C" w:rsidP="00EC4A5D">
    <w:pPr>
      <w:pStyle w:val="Kopfzeil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Headertable"/>
      <w:tblW w:w="5000" w:type="pct"/>
      <w:tblLook w:val="0760" w:firstRow="1" w:lastRow="1" w:firstColumn="0" w:lastColumn="1" w:noHBand="1" w:noVBand="1"/>
    </w:tblPr>
    <w:tblGrid>
      <w:gridCol w:w="11239"/>
      <w:gridCol w:w="2775"/>
    </w:tblGrid>
    <w:tr w:rsidR="007A3176" w14:paraId="1CC8A559" w14:textId="77777777" w:rsidTr="003A374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tcW w:w="4010" w:type="pct"/>
          <w:hideMark/>
        </w:tcPr>
        <w:p w14:paraId="5B0172E7" w14:textId="248DF951" w:rsidR="003A3746" w:rsidRPr="003A3746" w:rsidRDefault="00046EED" w:rsidP="003A3746">
          <w:pPr>
            <w:pStyle w:val="NormalAshurst"/>
            <w:rPr>
              <w:bCs/>
              <w:szCs w:val="16"/>
              <w:lang w:val="de-DE"/>
            </w:rPr>
          </w:pPr>
          <w:sdt>
            <w:sdtPr>
              <w:rPr>
                <w:bCs/>
                <w:szCs w:val="16"/>
                <w:lang w:val="de-DE"/>
              </w:rPr>
              <w:id w:val="65473818"/>
              <w:dataBinding w:prefixMappings="xmlns:ns0='http://schemas.ashurst.com/template/advice' " w:xpath="/ns0:advice[1]/ns0:coverPage[1]/ns0:title[1]" w:storeItemID="{DBAA92CE-90D3-4A12-820C-F3E4191BC5BA}"/>
              <w:text/>
            </w:sdtPr>
            <w:sdtEndPr/>
            <w:sdtContent>
              <w:r>
                <w:rPr>
                  <w:bCs/>
                  <w:szCs w:val="16"/>
                  <w:lang w:val="de-DE"/>
                </w:rPr>
                <w:t>Vorlage Impressum</w:t>
              </w:r>
            </w:sdtContent>
          </w:sdt>
        </w:p>
      </w:tc>
      <w:tc>
        <w:tcPr>
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<w:tcW w:w="990" w:type="pct"/>
          <w:hideMark/>
        </w:tcPr>
        <w:p w14:paraId="61A1F1DD" w14:textId="6E778C64" w:rsidR="003A3746" w:rsidRPr="003A3746" w:rsidRDefault="00046EED" w:rsidP="003A3746">
          <w:pPr>
            <w:pStyle w:val="NormalAshurst"/>
            <w:rPr>
              <w:bCs/>
              <w:szCs w:val="16"/>
            </w:rPr>
          </w:pPr>
          <w:sdt>
            <w:sdtPr>
              <w:rPr>
                <w:bCs/>
                <w:szCs w:val="16"/>
              </w:rPr>
              <w:id w:val="-607573316"/>
              <w:dataBinding w:prefixMappings="xmlns:ns0='http://schemas.ashurst.com/template/advice' " w:xpath="/ns0:advice[1]/ns0:coverPage[1]/ns0:date[1]" w:storeItemID="{DBAA92CE-90D3-4A12-820C-F3E4191BC5BA}"/>
              <w:text/>
            </w:sdtPr>
            <w:sdtEndPr/>
            <w:sdtContent>
              <w:r w:rsidRPr="003A3746">
                <w:rPr>
                  <w:bCs/>
                  <w:szCs w:val="16"/>
                </w:rPr>
                <w:t>1</w:t>
              </w:r>
              <w:r>
                <w:rPr>
                  <w:bCs/>
                  <w:szCs w:val="16"/>
                </w:rPr>
                <w:t>0</w:t>
              </w:r>
              <w:r w:rsidRPr="003A3746">
                <w:rPr>
                  <w:bCs/>
                  <w:szCs w:val="16"/>
                </w:rPr>
                <w:t xml:space="preserve"> September 2024</w:t>
              </w:r>
            </w:sdtContent>
          </w:sdt>
        </w:p>
      </w:tc>
    </w:tr>
  </w:tbl>
  <w:p w14:paraId="4CFE8189" w14:textId="77777777" w:rsidR="00CC20A7" w:rsidRPr="00A7098E" w:rsidRDefault="00CC20A7" w:rsidP="00A7098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1F55"/>
    <w:multiLevelType w:val="multilevel"/>
    <w:tmpl w:val="0E22A688"/>
    <w:styleLink w:val="Chapternumbering"/>
    <w:lvl w:ilvl="0">
      <w:start w:val="1"/>
      <w:numFmt w:val="decimal"/>
      <w:pStyle w:val="AdvChapterL1"/>
      <w:lvlText w:val="%1."/>
      <w:lvlJc w:val="left"/>
      <w:pPr>
        <w:ind w:left="0" w:hanging="782"/>
      </w:pPr>
      <w:rPr>
        <w:rFonts w:hint="default"/>
        <w:color w:val="747474" w:themeColor="text2"/>
      </w:rPr>
    </w:lvl>
    <w:lvl w:ilvl="1">
      <w:start w:val="1"/>
      <w:numFmt w:val="decimal"/>
      <w:pStyle w:val="AdvChapterL2"/>
      <w:lvlText w:val="%1.%2"/>
      <w:lvlJc w:val="left"/>
      <w:pPr>
        <w:ind w:left="0" w:hanging="782"/>
      </w:pPr>
      <w:rPr>
        <w:rFonts w:hint="default"/>
        <w:color w:val="747474" w:themeColor="text2"/>
      </w:rPr>
    </w:lvl>
    <w:lvl w:ilvl="2">
      <w:start w:val="1"/>
      <w:numFmt w:val="lowerLetter"/>
      <w:pStyle w:val="AdvChapterL3"/>
      <w:lvlText w:val="(%3)"/>
      <w:lvlJc w:val="left"/>
      <w:pPr>
        <w:ind w:left="624" w:hanging="624"/>
      </w:pPr>
      <w:rPr>
        <w:rFonts w:hint="default"/>
        <w:color w:val="747474" w:themeColor="text2"/>
      </w:rPr>
    </w:lvl>
    <w:lvl w:ilvl="3">
      <w:start w:val="1"/>
      <w:numFmt w:val="lowerRoman"/>
      <w:pStyle w:val="AdvChapterL4"/>
      <w:lvlText w:val="(%4)"/>
      <w:lvlJc w:val="left"/>
      <w:pPr>
        <w:ind w:left="1247" w:hanging="623"/>
      </w:pPr>
      <w:rPr>
        <w:rFonts w:hint="default"/>
        <w:color w:val="747474" w:themeColor="text2"/>
      </w:rPr>
    </w:lvl>
    <w:lvl w:ilvl="4">
      <w:start w:val="1"/>
      <w:numFmt w:val="upperLetter"/>
      <w:pStyle w:val="AdvChapterL5"/>
      <w:lvlText w:val="(%5)"/>
      <w:lvlJc w:val="left"/>
      <w:pPr>
        <w:ind w:left="1871" w:hanging="624"/>
      </w:pPr>
      <w:rPr>
        <w:rFonts w:hint="default"/>
        <w:color w:val="747474" w:themeColor="text2"/>
      </w:rPr>
    </w:lvl>
    <w:lvl w:ilvl="5">
      <w:start w:val="1"/>
      <w:numFmt w:val="upperRoman"/>
      <w:pStyle w:val="AdvChapterL6"/>
      <w:lvlText w:val="(%6)"/>
      <w:lvlJc w:val="left"/>
      <w:pPr>
        <w:ind w:left="2495" w:hanging="624"/>
      </w:pPr>
      <w:rPr>
        <w:rFonts w:hint="default"/>
        <w:color w:val="747474" w:themeColor="text2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54C6E51"/>
    <w:multiLevelType w:val="multilevel"/>
    <w:tmpl w:val="9A7E45A2"/>
    <w:styleLink w:val="Appendices"/>
    <w:lvl w:ilvl="0">
      <w:start w:val="1"/>
      <w:numFmt w:val="decimal"/>
      <w:pStyle w:val="AdvAppendix"/>
      <w:lvlText w:val="Appendix 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Number1"/>
      <w:lvlText w:val="%2."/>
      <w:lvlJc w:val="left"/>
      <w:pPr>
        <w:ind w:left="0" w:hanging="782"/>
      </w:pPr>
      <w:rPr>
        <w:rFonts w:hint="default"/>
        <w:color w:val="747474" w:themeColor="text2"/>
      </w:rPr>
    </w:lvl>
    <w:lvl w:ilvl="2">
      <w:start w:val="1"/>
      <w:numFmt w:val="decimal"/>
      <w:pStyle w:val="AppNumber2"/>
      <w:lvlText w:val="%2.%3"/>
      <w:lvlJc w:val="left"/>
      <w:pPr>
        <w:ind w:left="0" w:hanging="782"/>
      </w:pPr>
      <w:rPr>
        <w:rFonts w:hint="default"/>
        <w:color w:val="747474" w:themeColor="text2"/>
      </w:rPr>
    </w:lvl>
    <w:lvl w:ilvl="3">
      <w:start w:val="1"/>
      <w:numFmt w:val="lowerLetter"/>
      <w:pStyle w:val="AppNumber3"/>
      <w:lvlText w:val="(%4)"/>
      <w:lvlJc w:val="left"/>
      <w:pPr>
        <w:ind w:left="624" w:hanging="624"/>
      </w:pPr>
      <w:rPr>
        <w:rFonts w:hint="default"/>
        <w:color w:val="747474" w:themeColor="text2"/>
      </w:rPr>
    </w:lvl>
    <w:lvl w:ilvl="4">
      <w:start w:val="1"/>
      <w:numFmt w:val="lowerRoman"/>
      <w:pStyle w:val="AppNumber4"/>
      <w:lvlText w:val="(%5)"/>
      <w:lvlJc w:val="left"/>
      <w:pPr>
        <w:ind w:left="1247" w:hanging="623"/>
      </w:pPr>
      <w:rPr>
        <w:rFonts w:hint="default"/>
        <w:color w:val="747474" w:themeColor="text2"/>
      </w:rPr>
    </w:lvl>
    <w:lvl w:ilvl="5">
      <w:start w:val="1"/>
      <w:numFmt w:val="upperLetter"/>
      <w:pStyle w:val="AppNumber5"/>
      <w:lvlText w:val="(%6)"/>
      <w:lvlJc w:val="left"/>
      <w:pPr>
        <w:ind w:left="1871" w:hanging="624"/>
      </w:pPr>
      <w:rPr>
        <w:rFonts w:hint="default"/>
        <w:color w:val="747474" w:themeColor="text2"/>
      </w:rPr>
    </w:lvl>
    <w:lvl w:ilvl="6">
      <w:start w:val="1"/>
      <w:numFmt w:val="upperRoman"/>
      <w:pStyle w:val="AppNumber6"/>
      <w:lvlText w:val="(%7)"/>
      <w:lvlJc w:val="left"/>
      <w:pPr>
        <w:ind w:left="2495" w:hanging="624"/>
      </w:pPr>
      <w:rPr>
        <w:rFonts w:hint="default"/>
        <w:color w:val="747474" w:themeColor="text2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C8B6F76"/>
    <w:multiLevelType w:val="multilevel"/>
    <w:tmpl w:val="757231AC"/>
    <w:name w:val="TableNumNoIndents"/>
    <w:styleLink w:val="TableNumNoIndents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5">
      <w:start w:val="1"/>
      <w:numFmt w:val="upperRoman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</w:abstractNum>
  <w:abstractNum w:abstractNumId="3" w15:restartNumberingAfterBreak="0">
    <w:nsid w:val="0F670960"/>
    <w:multiLevelType w:val="multilevel"/>
    <w:tmpl w:val="F65CB366"/>
    <w:styleLink w:val="Numberedheadings"/>
    <w:lvl w:ilvl="0">
      <w:start w:val="1"/>
      <w:numFmt w:val="decimal"/>
      <w:pStyle w:val="AdvNumHeading1"/>
      <w:lvlText w:val="%1.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1">
      <w:start w:val="1"/>
      <w:numFmt w:val="decimal"/>
      <w:pStyle w:val="AdvNumHeading2"/>
      <w:lvlText w:val="%1.%2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2">
      <w:start w:val="1"/>
      <w:numFmt w:val="lowerLetter"/>
      <w:pStyle w:val="AdvNumHeading3"/>
      <w:lvlText w:val="(%3)"/>
      <w:lvlJc w:val="left"/>
      <w:pPr>
        <w:ind w:left="624" w:hanging="624"/>
      </w:pPr>
      <w:rPr>
        <w:rFonts w:hint="default"/>
        <w:color w:val="747474" w:themeColor="text2"/>
      </w:rPr>
    </w:lvl>
    <w:lvl w:ilvl="3">
      <w:start w:val="1"/>
      <w:numFmt w:val="lowerRoman"/>
      <w:pStyle w:val="AdvNumHeading4"/>
      <w:lvlText w:val="(%4)"/>
      <w:lvlJc w:val="left"/>
      <w:pPr>
        <w:ind w:left="1247" w:hanging="623"/>
      </w:pPr>
      <w:rPr>
        <w:rFonts w:hint="default"/>
        <w:color w:val="747474" w:themeColor="text2"/>
      </w:rPr>
    </w:lvl>
    <w:lvl w:ilvl="4">
      <w:start w:val="1"/>
      <w:numFmt w:val="upperLetter"/>
      <w:pStyle w:val="AdvNumHeading5"/>
      <w:lvlText w:val="(%5)"/>
      <w:lvlJc w:val="left"/>
      <w:pPr>
        <w:ind w:left="1871" w:hanging="624"/>
      </w:pPr>
      <w:rPr>
        <w:rFonts w:hint="default"/>
        <w:color w:val="747474" w:themeColor="text2"/>
      </w:rPr>
    </w:lvl>
    <w:lvl w:ilvl="5">
      <w:start w:val="1"/>
      <w:numFmt w:val="upperRoman"/>
      <w:pStyle w:val="AdvNumHeading6"/>
      <w:lvlText w:val="(%6)"/>
      <w:lvlJc w:val="left"/>
      <w:pPr>
        <w:ind w:left="2495" w:hanging="624"/>
      </w:pPr>
      <w:rPr>
        <w:rFonts w:hint="default"/>
        <w:color w:val="747474" w:themeColor="text2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61C55B5"/>
    <w:multiLevelType w:val="multilevel"/>
    <w:tmpl w:val="6616D1C2"/>
    <w:styleLink w:val="Schedules"/>
    <w:lvl w:ilvl="0">
      <w:start w:val="1"/>
      <w:numFmt w:val="decimal"/>
      <w:pStyle w:val="AdvSchedule"/>
      <w:lvlText w:val="Schedule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SchNumber1"/>
      <w:lvlText w:val="%2.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2">
      <w:start w:val="1"/>
      <w:numFmt w:val="decimal"/>
      <w:pStyle w:val="SchNumber2"/>
      <w:lvlText w:val="%2.%3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3">
      <w:start w:val="1"/>
      <w:numFmt w:val="lowerLetter"/>
      <w:pStyle w:val="SchNumber3"/>
      <w:lvlText w:val="(%4)"/>
      <w:lvlJc w:val="left"/>
      <w:pPr>
        <w:ind w:left="624" w:hanging="624"/>
      </w:pPr>
      <w:rPr>
        <w:rFonts w:hint="default"/>
        <w:color w:val="747474" w:themeColor="text2"/>
      </w:rPr>
    </w:lvl>
    <w:lvl w:ilvl="4">
      <w:start w:val="1"/>
      <w:numFmt w:val="lowerRoman"/>
      <w:pStyle w:val="SchNumber4"/>
      <w:lvlText w:val="(%5)"/>
      <w:lvlJc w:val="left"/>
      <w:pPr>
        <w:ind w:left="1247" w:hanging="623"/>
      </w:pPr>
      <w:rPr>
        <w:rFonts w:hint="default"/>
        <w:color w:val="747474" w:themeColor="text2"/>
      </w:rPr>
    </w:lvl>
    <w:lvl w:ilvl="5">
      <w:start w:val="1"/>
      <w:numFmt w:val="upperLetter"/>
      <w:pStyle w:val="SchNumber5"/>
      <w:lvlText w:val="(%6)"/>
      <w:lvlJc w:val="left"/>
      <w:pPr>
        <w:ind w:left="1871" w:hanging="624"/>
      </w:pPr>
      <w:rPr>
        <w:rFonts w:hint="default"/>
        <w:color w:val="747474" w:themeColor="text2"/>
      </w:rPr>
    </w:lvl>
    <w:lvl w:ilvl="6">
      <w:start w:val="1"/>
      <w:numFmt w:val="upperRoman"/>
      <w:pStyle w:val="SchNumber6"/>
      <w:lvlText w:val="(%7)"/>
      <w:lvlJc w:val="left"/>
      <w:pPr>
        <w:ind w:left="2495" w:hanging="624"/>
      </w:pPr>
      <w:rPr>
        <w:rFonts w:hint="default"/>
        <w:color w:val="747474" w:themeColor="text2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9E77AA2"/>
    <w:multiLevelType w:val="multilevel"/>
    <w:tmpl w:val="19E4906E"/>
    <w:styleLink w:val="ScheduleandAppendix"/>
    <w:lvl w:ilvl="0">
      <w:start w:val="1"/>
      <w:numFmt w:val="decimal"/>
      <w:lvlText w:val="Schedule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ppendix %2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3A82308"/>
    <w:multiLevelType w:val="multilevel"/>
    <w:tmpl w:val="906ACF58"/>
    <w:styleLink w:val="Bullets"/>
    <w:lvl w:ilvl="0">
      <w:start w:val="1"/>
      <w:numFmt w:val="bullet"/>
      <w:pStyle w:val="BulletAshurst"/>
      <w:lvlText w:val=""/>
      <w:lvlJc w:val="left"/>
      <w:pPr>
        <w:ind w:left="624" w:hanging="624"/>
      </w:pPr>
      <w:rPr>
        <w:rFonts w:ascii="Symbol" w:hAnsi="Symbol" w:cs="Times New Roman" w:hint="default"/>
        <w:color w:val="747474" w:themeColor="text2"/>
      </w:rPr>
    </w:lvl>
    <w:lvl w:ilvl="1">
      <w:start w:val="1"/>
      <w:numFmt w:val="bullet"/>
      <w:pStyle w:val="Bullet1Ashurst"/>
      <w:lvlText w:val=""/>
      <w:lvlJc w:val="left"/>
      <w:pPr>
        <w:ind w:left="1247" w:hanging="623"/>
      </w:pPr>
      <w:rPr>
        <w:rFonts w:ascii="Symbol" w:hAnsi="Symbol" w:cs="Times New Roman" w:hint="default"/>
        <w:color w:val="747474" w:themeColor="text2"/>
      </w:rPr>
    </w:lvl>
    <w:lvl w:ilvl="2">
      <w:start w:val="1"/>
      <w:numFmt w:val="bullet"/>
      <w:pStyle w:val="Bullet2Ashurst"/>
      <w:lvlText w:val=""/>
      <w:lvlJc w:val="left"/>
      <w:pPr>
        <w:ind w:left="1871" w:hanging="624"/>
      </w:pPr>
      <w:rPr>
        <w:rFonts w:ascii="Symbol" w:hAnsi="Symbol" w:cs="Times New Roman" w:hint="default"/>
        <w:color w:val="747474" w:themeColor="text2"/>
      </w:rPr>
    </w:lvl>
    <w:lvl w:ilvl="3">
      <w:start w:val="1"/>
      <w:numFmt w:val="bullet"/>
      <w:pStyle w:val="Bullet3Ashurst"/>
      <w:lvlText w:val=""/>
      <w:lvlJc w:val="left"/>
      <w:pPr>
        <w:ind w:left="2495" w:hanging="624"/>
      </w:pPr>
      <w:rPr>
        <w:rFonts w:ascii="Symbol" w:hAnsi="Symbol" w:cs="Times New Roman" w:hint="default"/>
        <w:color w:val="747474" w:themeColor="text2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D675597"/>
    <w:multiLevelType w:val="multilevel"/>
    <w:tmpl w:val="18AE11CE"/>
    <w:name w:val="NoIndents2"/>
    <w:numStyleLink w:val="TableNumIndents"/>
  </w:abstractNum>
  <w:abstractNum w:abstractNumId="8" w15:restartNumberingAfterBreak="0">
    <w:nsid w:val="3F77059B"/>
    <w:multiLevelType w:val="multilevel"/>
    <w:tmpl w:val="18AE11CE"/>
    <w:name w:val="TableNumIndents"/>
    <w:styleLink w:val="TableNumIndents"/>
    <w:lvl w:ilvl="0">
      <w:start w:val="1"/>
      <w:numFmt w:val="decimal"/>
      <w:pStyle w:val="TableNum1"/>
      <w:lvlText w:val="%1."/>
      <w:lvlJc w:val="left"/>
      <w:pPr>
        <w:ind w:left="624" w:hanging="624"/>
      </w:pPr>
      <w:rPr>
        <w:rFonts w:hint="default"/>
        <w:b w:val="0"/>
        <w:i w:val="0"/>
        <w:color w:val="747474"/>
      </w:rPr>
    </w:lvl>
    <w:lvl w:ilvl="1">
      <w:start w:val="1"/>
      <w:numFmt w:val="decimal"/>
      <w:pStyle w:val="TableNum2"/>
      <w:lvlText w:val="%1.%2"/>
      <w:lvlJc w:val="left"/>
      <w:pPr>
        <w:ind w:left="624" w:hanging="624"/>
      </w:pPr>
      <w:rPr>
        <w:rFonts w:hint="default"/>
        <w:b w:val="0"/>
        <w:i w:val="0"/>
        <w:color w:val="747474"/>
      </w:rPr>
    </w:lvl>
    <w:lvl w:ilvl="2">
      <w:start w:val="1"/>
      <w:numFmt w:val="lowerLetter"/>
      <w:pStyle w:val="TableNum3"/>
      <w:lvlText w:val="(%3)"/>
      <w:lvlJc w:val="left"/>
      <w:pPr>
        <w:ind w:left="1247" w:hanging="623"/>
      </w:pPr>
      <w:rPr>
        <w:rFonts w:hint="default"/>
        <w:b w:val="0"/>
        <w:i w:val="0"/>
        <w:color w:val="747474"/>
      </w:rPr>
    </w:lvl>
    <w:lvl w:ilvl="3">
      <w:start w:val="1"/>
      <w:numFmt w:val="lowerRoman"/>
      <w:pStyle w:val="TableNum4"/>
      <w:lvlText w:val="(%4)"/>
      <w:lvlJc w:val="left"/>
      <w:pPr>
        <w:ind w:left="1871" w:hanging="624"/>
      </w:pPr>
      <w:rPr>
        <w:rFonts w:hint="default"/>
        <w:b w:val="0"/>
        <w:i w:val="0"/>
        <w:color w:val="747474"/>
      </w:rPr>
    </w:lvl>
    <w:lvl w:ilvl="4">
      <w:start w:val="1"/>
      <w:numFmt w:val="upperLetter"/>
      <w:pStyle w:val="TableNum5"/>
      <w:lvlText w:val="(%5)"/>
      <w:lvlJc w:val="left"/>
      <w:pPr>
        <w:ind w:left="2495" w:hanging="624"/>
      </w:pPr>
      <w:rPr>
        <w:rFonts w:hint="default"/>
        <w:b w:val="0"/>
        <w:i w:val="0"/>
        <w:color w:val="747474"/>
      </w:rPr>
    </w:lvl>
    <w:lvl w:ilvl="5">
      <w:start w:val="1"/>
      <w:numFmt w:val="upperRoman"/>
      <w:lvlText w:val="(%6)"/>
      <w:lvlJc w:val="left"/>
      <w:pPr>
        <w:ind w:left="3119" w:hanging="624"/>
      </w:pPr>
      <w:rPr>
        <w:rFonts w:hint="default"/>
        <w:b w:val="0"/>
        <w:i w:val="0"/>
        <w:color w:val="747474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  <w:b w:val="0"/>
        <w:i w:val="0"/>
        <w:color w:val="747474"/>
      </w:rPr>
    </w:lvl>
  </w:abstractNum>
  <w:abstractNum w:abstractNumId="9" w15:restartNumberingAfterBreak="0">
    <w:nsid w:val="70B9425F"/>
    <w:multiLevelType w:val="multilevel"/>
    <w:tmpl w:val="119AB8F8"/>
    <w:styleLink w:val="Ashurstnumbering"/>
    <w:lvl w:ilvl="0">
      <w:start w:val="1"/>
      <w:numFmt w:val="decimal"/>
      <w:pStyle w:val="H1Ashurst"/>
      <w:lvlText w:val="%1.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1">
      <w:start w:val="1"/>
      <w:numFmt w:val="decimal"/>
      <w:pStyle w:val="H2Ashurst"/>
      <w:lvlText w:val="%1.%2"/>
      <w:lvlJc w:val="left"/>
      <w:pPr>
        <w:ind w:left="0" w:hanging="782"/>
      </w:pPr>
      <w:rPr>
        <w:rFonts w:hint="default"/>
        <w:b w:val="0"/>
        <w:i w:val="0"/>
        <w:color w:val="747474" w:themeColor="text2"/>
      </w:rPr>
    </w:lvl>
    <w:lvl w:ilvl="2">
      <w:start w:val="1"/>
      <w:numFmt w:val="lowerLetter"/>
      <w:pStyle w:val="H3Ashurst"/>
      <w:lvlText w:val="(%3)"/>
      <w:lvlJc w:val="left"/>
      <w:pPr>
        <w:ind w:left="624" w:hanging="624"/>
      </w:pPr>
      <w:rPr>
        <w:rFonts w:hint="default"/>
        <w:color w:val="747474" w:themeColor="text2"/>
      </w:rPr>
    </w:lvl>
    <w:lvl w:ilvl="3">
      <w:start w:val="1"/>
      <w:numFmt w:val="lowerRoman"/>
      <w:pStyle w:val="H4Ashurst"/>
      <w:lvlText w:val="(%4)"/>
      <w:lvlJc w:val="left"/>
      <w:pPr>
        <w:ind w:left="1247" w:hanging="623"/>
      </w:pPr>
      <w:rPr>
        <w:rFonts w:hint="default"/>
        <w:color w:val="747474" w:themeColor="text2"/>
      </w:rPr>
    </w:lvl>
    <w:lvl w:ilvl="4">
      <w:start w:val="1"/>
      <w:numFmt w:val="upperLetter"/>
      <w:pStyle w:val="H5Ashurst"/>
      <w:lvlText w:val="(%5)"/>
      <w:lvlJc w:val="left"/>
      <w:pPr>
        <w:ind w:left="1871" w:hanging="624"/>
      </w:pPr>
      <w:rPr>
        <w:rFonts w:hint="default"/>
        <w:color w:val="747474" w:themeColor="text2"/>
      </w:rPr>
    </w:lvl>
    <w:lvl w:ilvl="5">
      <w:start w:val="1"/>
      <w:numFmt w:val="upperRoman"/>
      <w:pStyle w:val="H6Ashurst"/>
      <w:lvlText w:val="(%6)"/>
      <w:lvlJc w:val="left"/>
      <w:pPr>
        <w:ind w:left="2495" w:hanging="624"/>
      </w:pPr>
      <w:rPr>
        <w:rFonts w:hint="default"/>
        <w:color w:val="747474" w:themeColor="text2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6DB03DA"/>
    <w:multiLevelType w:val="hybridMultilevel"/>
    <w:tmpl w:val="00CE3ED4"/>
    <w:lvl w:ilvl="0" w:tplc="444473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2C50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56BC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5C97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E8F2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040A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D0DA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D2C8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0A68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5"/>
  </w:num>
  <w:num w:numId="6">
    <w:abstractNumId w:val="1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attachedTemplate r:id="rId1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NotTrackFormatting/>
  <w:defaultTabStop w:val="62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hurstDocumentData" w:val="&lt;?xml version=&quot;1.0&quot; encoding=&quot;utf-16&quot;?&gt;_x000d__x000a_&lt;ashurstDocument&gt;_x000d__x000a_  &lt;documentData&gt;_x000d__x000a_    &lt;set name=&quot;general&quot; key=&quot;general&quot;&gt;_x000d__x000a_      &lt;items&gt;_x000d__x000a_        &lt;item name=&quot;templateID&quot; value=&quot;ashWordAdviceLandscape_v2&quot; /&gt;_x000d__x000a_        &lt;item name=&quot;dataID&quot; value=&quot;&quot; /&gt;_x000d__x000a_        &lt;item name=&quot;officeID&quot; value=&quot;london&quot; /&gt;_x000d__x000a_        &lt;item name=&quot;languageID&quot; value=&quot;english-uk&quot; /&gt;_x000d__x000a_        &lt;item name=&quot;localeID&quot; value=&quot;2057&quot; /&gt;_x000d__x000a_        &lt;item name=&quot;authorID&quot; value=&quot;Author1&quot; /&gt;_x000d__x000a_        &lt;item name=&quot;day&quot; value=&quot;9&quot; /&gt;_x000d__x000a_        &lt;item name=&quot;month&quot; value=&quot;8&quot; /&gt;_x000d__x000a_        &lt;item name=&quot;year&quot; value=&quot;2024&quot; /&gt;_x000d__x000a_        &lt;item name=&quot;legacyTemplateName&quot; value=&quot;&quot; /&gt;_x000d__x000a_        &lt;item name=&quot;iwStartFolder&quot; value=&quot;&quot; /&gt;_x000d__x000a_      &lt;/items&gt;_x000d__x000a_    &lt;/set&gt;_x000d__x000a_  &lt;/documentData&gt;_x000d__x000a_  &lt;userformData&gt;_x000d__x000a_    &lt;set name=&quot;advice&quot; key=&quot;advice&quot;&gt;_x000d__x000a_      &lt;items&gt;_x000d__x000a_        &lt;item name=&quot;title&quot; value=&quot;&quot; /&gt;_x000d__x000a_        &lt;item name=&quot;subtitle&quot; value=&quot;&quot; /&gt;_x000d__x000a_        &lt;item name=&quot;matterNo&quot; value=&quot;&quot; /&gt;_x000d__x000a_        &lt;item name=&quot;office&quot; value=&quot;&quot; /&gt;_x000d__x000a_        &lt;item name=&quot;includeCoverAndTOC&quot; value=&quot;&quot; /&gt;_x000d__x000a_        &lt;item name=&quot;specialInstructions&quot; value=&quot;&quot; /&gt;_x000d__x000a_        &lt;set name=&quot;partnerResponsible&quot; key=&quot;partnerResponsible&quot;&gt;_x000d__x000a_          &lt;items /&gt;_x000d__x000a_        &lt;/set&gt;_x000d__x000a_        &lt;set name=&quot;personActing&quot; key=&quot;personActing&quot;&gt;_x000d__x000a_          &lt;items /&gt;_x000d__x000a_        &lt;/set&gt;_x000d__x000a_        &lt;set name=&quot;contacts&quot; key=&quot;contacts&quot;&gt;_x000d__x000a_          &lt;items /&gt;_x000d__x000a_        &lt;/set&gt;_x000d__x000a_        &lt;set name=&quot;specialInstructions&quot; key=&quot;specialInstructions&quot;&gt;_x000d__x000a_          &lt;items /&gt;_x000d__x000a_        &lt;/set&gt;_x000d__x000a_      &lt;/items&gt;_x000d__x000a_    &lt;/set&gt;_x000d__x000a_  &lt;/userformData&gt;_x000d__x000a_&lt;/ashurstDocument&gt;"/>
  </w:docVars>
  <w:rsids>
    <w:rsidRoot w:val="00FE31AF"/>
    <w:rsid w:val="00003127"/>
    <w:rsid w:val="00011C58"/>
    <w:rsid w:val="00014B31"/>
    <w:rsid w:val="00022373"/>
    <w:rsid w:val="0002349F"/>
    <w:rsid w:val="000318A4"/>
    <w:rsid w:val="00033EEF"/>
    <w:rsid w:val="0003590A"/>
    <w:rsid w:val="00037D67"/>
    <w:rsid w:val="000408D2"/>
    <w:rsid w:val="000448AE"/>
    <w:rsid w:val="00046A65"/>
    <w:rsid w:val="00046EED"/>
    <w:rsid w:val="00047F70"/>
    <w:rsid w:val="00052B46"/>
    <w:rsid w:val="000569D2"/>
    <w:rsid w:val="00056A6A"/>
    <w:rsid w:val="00060C02"/>
    <w:rsid w:val="000673FF"/>
    <w:rsid w:val="000678D3"/>
    <w:rsid w:val="00070450"/>
    <w:rsid w:val="00072CAD"/>
    <w:rsid w:val="00085F7E"/>
    <w:rsid w:val="00087658"/>
    <w:rsid w:val="0009014D"/>
    <w:rsid w:val="00093DFF"/>
    <w:rsid w:val="000A5E43"/>
    <w:rsid w:val="000A7642"/>
    <w:rsid w:val="000A7781"/>
    <w:rsid w:val="000B3A87"/>
    <w:rsid w:val="000B4033"/>
    <w:rsid w:val="000B4FCE"/>
    <w:rsid w:val="000B7479"/>
    <w:rsid w:val="000C4A03"/>
    <w:rsid w:val="000D563C"/>
    <w:rsid w:val="000D648A"/>
    <w:rsid w:val="000D70A8"/>
    <w:rsid w:val="000E4EA1"/>
    <w:rsid w:val="000E508D"/>
    <w:rsid w:val="000E6CBE"/>
    <w:rsid w:val="000F0F36"/>
    <w:rsid w:val="000F332B"/>
    <w:rsid w:val="00103266"/>
    <w:rsid w:val="00117759"/>
    <w:rsid w:val="0012488F"/>
    <w:rsid w:val="00127C70"/>
    <w:rsid w:val="00127C8E"/>
    <w:rsid w:val="0013513E"/>
    <w:rsid w:val="00143A78"/>
    <w:rsid w:val="001525E1"/>
    <w:rsid w:val="0015327D"/>
    <w:rsid w:val="001540B1"/>
    <w:rsid w:val="00157A3E"/>
    <w:rsid w:val="00160738"/>
    <w:rsid w:val="001616D8"/>
    <w:rsid w:val="00181292"/>
    <w:rsid w:val="00182C63"/>
    <w:rsid w:val="0019118D"/>
    <w:rsid w:val="00192A49"/>
    <w:rsid w:val="001A42A9"/>
    <w:rsid w:val="001B1689"/>
    <w:rsid w:val="001B2D6B"/>
    <w:rsid w:val="001C1CA5"/>
    <w:rsid w:val="001C3641"/>
    <w:rsid w:val="001C5929"/>
    <w:rsid w:val="001C76A5"/>
    <w:rsid w:val="001C7823"/>
    <w:rsid w:val="001D3EED"/>
    <w:rsid w:val="001D533A"/>
    <w:rsid w:val="001E3FD8"/>
    <w:rsid w:val="001E4445"/>
    <w:rsid w:val="001E7280"/>
    <w:rsid w:val="001F0888"/>
    <w:rsid w:val="001F1497"/>
    <w:rsid w:val="001F19CE"/>
    <w:rsid w:val="001F3B87"/>
    <w:rsid w:val="001F5F5C"/>
    <w:rsid w:val="00203781"/>
    <w:rsid w:val="002057AC"/>
    <w:rsid w:val="00205C3C"/>
    <w:rsid w:val="00210171"/>
    <w:rsid w:val="00212182"/>
    <w:rsid w:val="00214DBA"/>
    <w:rsid w:val="0021770B"/>
    <w:rsid w:val="00222FE5"/>
    <w:rsid w:val="002311FB"/>
    <w:rsid w:val="00234F8A"/>
    <w:rsid w:val="00240D3C"/>
    <w:rsid w:val="00241314"/>
    <w:rsid w:val="00241F58"/>
    <w:rsid w:val="00251FEA"/>
    <w:rsid w:val="00252C0E"/>
    <w:rsid w:val="00262ECF"/>
    <w:rsid w:val="00264289"/>
    <w:rsid w:val="0026476F"/>
    <w:rsid w:val="00265D8B"/>
    <w:rsid w:val="00270F6B"/>
    <w:rsid w:val="00282F79"/>
    <w:rsid w:val="00290B74"/>
    <w:rsid w:val="00295387"/>
    <w:rsid w:val="002A2305"/>
    <w:rsid w:val="002A51A4"/>
    <w:rsid w:val="002A581D"/>
    <w:rsid w:val="002B68B5"/>
    <w:rsid w:val="002C0D4A"/>
    <w:rsid w:val="002C38DB"/>
    <w:rsid w:val="002D080A"/>
    <w:rsid w:val="002D62E2"/>
    <w:rsid w:val="002F1707"/>
    <w:rsid w:val="002F1F7E"/>
    <w:rsid w:val="002F546A"/>
    <w:rsid w:val="002F7666"/>
    <w:rsid w:val="003107FA"/>
    <w:rsid w:val="00311BE9"/>
    <w:rsid w:val="00312A96"/>
    <w:rsid w:val="0031419E"/>
    <w:rsid w:val="00315365"/>
    <w:rsid w:val="00325A4C"/>
    <w:rsid w:val="00326562"/>
    <w:rsid w:val="0032767C"/>
    <w:rsid w:val="00332B66"/>
    <w:rsid w:val="003416C2"/>
    <w:rsid w:val="0034571C"/>
    <w:rsid w:val="00354551"/>
    <w:rsid w:val="003566B2"/>
    <w:rsid w:val="003626F3"/>
    <w:rsid w:val="003704A7"/>
    <w:rsid w:val="0037626F"/>
    <w:rsid w:val="00376C8F"/>
    <w:rsid w:val="00385BAA"/>
    <w:rsid w:val="003958F4"/>
    <w:rsid w:val="00395FE2"/>
    <w:rsid w:val="003A3746"/>
    <w:rsid w:val="003B02E6"/>
    <w:rsid w:val="003B2936"/>
    <w:rsid w:val="003B474A"/>
    <w:rsid w:val="003B796B"/>
    <w:rsid w:val="003D1247"/>
    <w:rsid w:val="003D4071"/>
    <w:rsid w:val="003D6FBA"/>
    <w:rsid w:val="003D724D"/>
    <w:rsid w:val="003E05BE"/>
    <w:rsid w:val="003F0869"/>
    <w:rsid w:val="003F102C"/>
    <w:rsid w:val="003F2B44"/>
    <w:rsid w:val="003F6DC8"/>
    <w:rsid w:val="004020EA"/>
    <w:rsid w:val="00407A0D"/>
    <w:rsid w:val="004128B6"/>
    <w:rsid w:val="00417B54"/>
    <w:rsid w:val="004231A2"/>
    <w:rsid w:val="004245C0"/>
    <w:rsid w:val="004253B1"/>
    <w:rsid w:val="00426D51"/>
    <w:rsid w:val="00432194"/>
    <w:rsid w:val="0043639D"/>
    <w:rsid w:val="004403FF"/>
    <w:rsid w:val="0044096E"/>
    <w:rsid w:val="00441A55"/>
    <w:rsid w:val="0045309C"/>
    <w:rsid w:val="00455598"/>
    <w:rsid w:val="004561E3"/>
    <w:rsid w:val="004562A4"/>
    <w:rsid w:val="004653DA"/>
    <w:rsid w:val="00473768"/>
    <w:rsid w:val="00476223"/>
    <w:rsid w:val="004805C8"/>
    <w:rsid w:val="004814E3"/>
    <w:rsid w:val="0049092A"/>
    <w:rsid w:val="00492C40"/>
    <w:rsid w:val="00494683"/>
    <w:rsid w:val="00494B75"/>
    <w:rsid w:val="004958AE"/>
    <w:rsid w:val="004A4A2B"/>
    <w:rsid w:val="004A5879"/>
    <w:rsid w:val="004C11C7"/>
    <w:rsid w:val="004C4B1D"/>
    <w:rsid w:val="004C7685"/>
    <w:rsid w:val="004D0BC7"/>
    <w:rsid w:val="004D7CF9"/>
    <w:rsid w:val="004E1EA0"/>
    <w:rsid w:val="004F710C"/>
    <w:rsid w:val="005105E4"/>
    <w:rsid w:val="0051138C"/>
    <w:rsid w:val="005179EF"/>
    <w:rsid w:val="005241C4"/>
    <w:rsid w:val="00532858"/>
    <w:rsid w:val="00536219"/>
    <w:rsid w:val="0053685C"/>
    <w:rsid w:val="005420D8"/>
    <w:rsid w:val="0054425C"/>
    <w:rsid w:val="005442E2"/>
    <w:rsid w:val="00555FFC"/>
    <w:rsid w:val="00557127"/>
    <w:rsid w:val="0056149F"/>
    <w:rsid w:val="005643A7"/>
    <w:rsid w:val="00565ACC"/>
    <w:rsid w:val="00566C00"/>
    <w:rsid w:val="00592B3A"/>
    <w:rsid w:val="00593319"/>
    <w:rsid w:val="0059456B"/>
    <w:rsid w:val="005A3929"/>
    <w:rsid w:val="005A5EC8"/>
    <w:rsid w:val="005A5F10"/>
    <w:rsid w:val="005B448C"/>
    <w:rsid w:val="005B51E3"/>
    <w:rsid w:val="005C1025"/>
    <w:rsid w:val="005D1C39"/>
    <w:rsid w:val="005D3CD1"/>
    <w:rsid w:val="005D608F"/>
    <w:rsid w:val="005D6716"/>
    <w:rsid w:val="00606841"/>
    <w:rsid w:val="00612903"/>
    <w:rsid w:val="006179F3"/>
    <w:rsid w:val="006212C6"/>
    <w:rsid w:val="006215C9"/>
    <w:rsid w:val="00621DEA"/>
    <w:rsid w:val="00624E75"/>
    <w:rsid w:val="00627AF7"/>
    <w:rsid w:val="0063070B"/>
    <w:rsid w:val="00632E0A"/>
    <w:rsid w:val="0063568A"/>
    <w:rsid w:val="006362B9"/>
    <w:rsid w:val="0064483A"/>
    <w:rsid w:val="00646564"/>
    <w:rsid w:val="0065134E"/>
    <w:rsid w:val="00651BD2"/>
    <w:rsid w:val="0065212B"/>
    <w:rsid w:val="00652E86"/>
    <w:rsid w:val="0065372B"/>
    <w:rsid w:val="0065611C"/>
    <w:rsid w:val="0065709D"/>
    <w:rsid w:val="00666600"/>
    <w:rsid w:val="00671318"/>
    <w:rsid w:val="00673F30"/>
    <w:rsid w:val="0068256D"/>
    <w:rsid w:val="00683C21"/>
    <w:rsid w:val="00684405"/>
    <w:rsid w:val="006878CD"/>
    <w:rsid w:val="00690A46"/>
    <w:rsid w:val="00692EFB"/>
    <w:rsid w:val="006930D9"/>
    <w:rsid w:val="006944B8"/>
    <w:rsid w:val="00697E1A"/>
    <w:rsid w:val="006A31E4"/>
    <w:rsid w:val="006A4270"/>
    <w:rsid w:val="006B26CA"/>
    <w:rsid w:val="006B61A1"/>
    <w:rsid w:val="006C0BE9"/>
    <w:rsid w:val="006C5BFF"/>
    <w:rsid w:val="006D4231"/>
    <w:rsid w:val="006D4B39"/>
    <w:rsid w:val="006E0533"/>
    <w:rsid w:val="006E06DF"/>
    <w:rsid w:val="006E2017"/>
    <w:rsid w:val="006E486B"/>
    <w:rsid w:val="006E69E6"/>
    <w:rsid w:val="006F1DF8"/>
    <w:rsid w:val="006F4082"/>
    <w:rsid w:val="00701C6F"/>
    <w:rsid w:val="00706785"/>
    <w:rsid w:val="0071356F"/>
    <w:rsid w:val="007144A1"/>
    <w:rsid w:val="00746F9F"/>
    <w:rsid w:val="00754FE2"/>
    <w:rsid w:val="00760C4E"/>
    <w:rsid w:val="0076147E"/>
    <w:rsid w:val="00765418"/>
    <w:rsid w:val="007678A6"/>
    <w:rsid w:val="00767981"/>
    <w:rsid w:val="007717C6"/>
    <w:rsid w:val="007844A3"/>
    <w:rsid w:val="007929EF"/>
    <w:rsid w:val="007950E4"/>
    <w:rsid w:val="007959B5"/>
    <w:rsid w:val="007A16E6"/>
    <w:rsid w:val="007A3176"/>
    <w:rsid w:val="007A50BA"/>
    <w:rsid w:val="007B277F"/>
    <w:rsid w:val="007B7696"/>
    <w:rsid w:val="007C12D3"/>
    <w:rsid w:val="007D32A0"/>
    <w:rsid w:val="007F2723"/>
    <w:rsid w:val="007F4D56"/>
    <w:rsid w:val="008027A1"/>
    <w:rsid w:val="008041EF"/>
    <w:rsid w:val="008165E7"/>
    <w:rsid w:val="0081766E"/>
    <w:rsid w:val="008224DB"/>
    <w:rsid w:val="00830E4C"/>
    <w:rsid w:val="00831188"/>
    <w:rsid w:val="0083666F"/>
    <w:rsid w:val="00842C71"/>
    <w:rsid w:val="00845553"/>
    <w:rsid w:val="0084683C"/>
    <w:rsid w:val="008566F2"/>
    <w:rsid w:val="00860763"/>
    <w:rsid w:val="0086768E"/>
    <w:rsid w:val="008735EB"/>
    <w:rsid w:val="00877BC4"/>
    <w:rsid w:val="00883E70"/>
    <w:rsid w:val="00886C7D"/>
    <w:rsid w:val="00893636"/>
    <w:rsid w:val="00897DCD"/>
    <w:rsid w:val="008A7B57"/>
    <w:rsid w:val="008B06AC"/>
    <w:rsid w:val="008B59D9"/>
    <w:rsid w:val="008C3067"/>
    <w:rsid w:val="008C3F60"/>
    <w:rsid w:val="008D17D9"/>
    <w:rsid w:val="008D5113"/>
    <w:rsid w:val="008D5CE4"/>
    <w:rsid w:val="008F0020"/>
    <w:rsid w:val="008F2A7C"/>
    <w:rsid w:val="008F2D7C"/>
    <w:rsid w:val="008F7094"/>
    <w:rsid w:val="00902DCC"/>
    <w:rsid w:val="0090766B"/>
    <w:rsid w:val="00911E71"/>
    <w:rsid w:val="00912FA4"/>
    <w:rsid w:val="00921C21"/>
    <w:rsid w:val="00922C42"/>
    <w:rsid w:val="00931280"/>
    <w:rsid w:val="009334C6"/>
    <w:rsid w:val="00934EE1"/>
    <w:rsid w:val="00937F4C"/>
    <w:rsid w:val="0094553B"/>
    <w:rsid w:val="00960C5C"/>
    <w:rsid w:val="00961D01"/>
    <w:rsid w:val="00972AC7"/>
    <w:rsid w:val="00972F1F"/>
    <w:rsid w:val="00977086"/>
    <w:rsid w:val="009864E4"/>
    <w:rsid w:val="009873FA"/>
    <w:rsid w:val="00987A17"/>
    <w:rsid w:val="00991484"/>
    <w:rsid w:val="009926FC"/>
    <w:rsid w:val="00997566"/>
    <w:rsid w:val="009A0F05"/>
    <w:rsid w:val="009A1242"/>
    <w:rsid w:val="009A2C25"/>
    <w:rsid w:val="009B4205"/>
    <w:rsid w:val="009B5F77"/>
    <w:rsid w:val="009B63F4"/>
    <w:rsid w:val="009B699D"/>
    <w:rsid w:val="009C17C1"/>
    <w:rsid w:val="009C4E61"/>
    <w:rsid w:val="009C6E99"/>
    <w:rsid w:val="009C7B4D"/>
    <w:rsid w:val="009D21A6"/>
    <w:rsid w:val="009D5165"/>
    <w:rsid w:val="009D75DF"/>
    <w:rsid w:val="009E7E47"/>
    <w:rsid w:val="009F0D51"/>
    <w:rsid w:val="009F1C27"/>
    <w:rsid w:val="009F1E1F"/>
    <w:rsid w:val="009F21F0"/>
    <w:rsid w:val="009F4419"/>
    <w:rsid w:val="00A020D6"/>
    <w:rsid w:val="00A066BA"/>
    <w:rsid w:val="00A13AD0"/>
    <w:rsid w:val="00A308FA"/>
    <w:rsid w:val="00A323E0"/>
    <w:rsid w:val="00A33BF1"/>
    <w:rsid w:val="00A34B24"/>
    <w:rsid w:val="00A3698E"/>
    <w:rsid w:val="00A46556"/>
    <w:rsid w:val="00A47FD9"/>
    <w:rsid w:val="00A508C0"/>
    <w:rsid w:val="00A51335"/>
    <w:rsid w:val="00A64878"/>
    <w:rsid w:val="00A6573D"/>
    <w:rsid w:val="00A7098E"/>
    <w:rsid w:val="00A81170"/>
    <w:rsid w:val="00A83EF5"/>
    <w:rsid w:val="00A86AE0"/>
    <w:rsid w:val="00A97C06"/>
    <w:rsid w:val="00AA27B7"/>
    <w:rsid w:val="00AA3862"/>
    <w:rsid w:val="00AA4E7F"/>
    <w:rsid w:val="00AA77CF"/>
    <w:rsid w:val="00AB2A6B"/>
    <w:rsid w:val="00AC05F1"/>
    <w:rsid w:val="00AC7EFA"/>
    <w:rsid w:val="00AD0928"/>
    <w:rsid w:val="00AD7FA9"/>
    <w:rsid w:val="00AE58AA"/>
    <w:rsid w:val="00AF232B"/>
    <w:rsid w:val="00AF5D52"/>
    <w:rsid w:val="00AF6D1F"/>
    <w:rsid w:val="00B0266D"/>
    <w:rsid w:val="00B037D7"/>
    <w:rsid w:val="00B06D25"/>
    <w:rsid w:val="00B17169"/>
    <w:rsid w:val="00B2557E"/>
    <w:rsid w:val="00B34389"/>
    <w:rsid w:val="00B41F78"/>
    <w:rsid w:val="00B4593A"/>
    <w:rsid w:val="00B45F9F"/>
    <w:rsid w:val="00B529B6"/>
    <w:rsid w:val="00B55F26"/>
    <w:rsid w:val="00B60415"/>
    <w:rsid w:val="00B61C88"/>
    <w:rsid w:val="00B645AE"/>
    <w:rsid w:val="00B7090F"/>
    <w:rsid w:val="00B72884"/>
    <w:rsid w:val="00B72FBC"/>
    <w:rsid w:val="00B730C3"/>
    <w:rsid w:val="00B75A2B"/>
    <w:rsid w:val="00B76946"/>
    <w:rsid w:val="00B8104B"/>
    <w:rsid w:val="00B816F4"/>
    <w:rsid w:val="00B83CD2"/>
    <w:rsid w:val="00B97D2B"/>
    <w:rsid w:val="00BA574D"/>
    <w:rsid w:val="00BB03B3"/>
    <w:rsid w:val="00BB04E7"/>
    <w:rsid w:val="00BB08CA"/>
    <w:rsid w:val="00BB12D4"/>
    <w:rsid w:val="00BB5545"/>
    <w:rsid w:val="00BB583E"/>
    <w:rsid w:val="00BC0EE5"/>
    <w:rsid w:val="00BC116C"/>
    <w:rsid w:val="00BC2D55"/>
    <w:rsid w:val="00BC2ECE"/>
    <w:rsid w:val="00BC509E"/>
    <w:rsid w:val="00BC7B7E"/>
    <w:rsid w:val="00BD15A9"/>
    <w:rsid w:val="00BD6F44"/>
    <w:rsid w:val="00BE256C"/>
    <w:rsid w:val="00BF7978"/>
    <w:rsid w:val="00C01844"/>
    <w:rsid w:val="00C02BFB"/>
    <w:rsid w:val="00C05C6B"/>
    <w:rsid w:val="00C169ED"/>
    <w:rsid w:val="00C17313"/>
    <w:rsid w:val="00C2079B"/>
    <w:rsid w:val="00C21937"/>
    <w:rsid w:val="00C24525"/>
    <w:rsid w:val="00C248D8"/>
    <w:rsid w:val="00C26035"/>
    <w:rsid w:val="00C27A80"/>
    <w:rsid w:val="00C35223"/>
    <w:rsid w:val="00C37827"/>
    <w:rsid w:val="00C514CE"/>
    <w:rsid w:val="00C54BD7"/>
    <w:rsid w:val="00C55888"/>
    <w:rsid w:val="00C56032"/>
    <w:rsid w:val="00C64895"/>
    <w:rsid w:val="00C652ED"/>
    <w:rsid w:val="00C73C3D"/>
    <w:rsid w:val="00C83082"/>
    <w:rsid w:val="00C969F6"/>
    <w:rsid w:val="00CC20A7"/>
    <w:rsid w:val="00CC52AF"/>
    <w:rsid w:val="00CC7EB3"/>
    <w:rsid w:val="00CE4692"/>
    <w:rsid w:val="00CF770C"/>
    <w:rsid w:val="00D00BFA"/>
    <w:rsid w:val="00D01A1D"/>
    <w:rsid w:val="00D03C43"/>
    <w:rsid w:val="00D06701"/>
    <w:rsid w:val="00D10EEB"/>
    <w:rsid w:val="00D11F24"/>
    <w:rsid w:val="00D12BFB"/>
    <w:rsid w:val="00D14152"/>
    <w:rsid w:val="00D22D62"/>
    <w:rsid w:val="00D23BD0"/>
    <w:rsid w:val="00D24D7E"/>
    <w:rsid w:val="00D30DDB"/>
    <w:rsid w:val="00D3258F"/>
    <w:rsid w:val="00D3795F"/>
    <w:rsid w:val="00D41BDF"/>
    <w:rsid w:val="00D44E4A"/>
    <w:rsid w:val="00D45F24"/>
    <w:rsid w:val="00D47083"/>
    <w:rsid w:val="00D54972"/>
    <w:rsid w:val="00D55374"/>
    <w:rsid w:val="00D6081A"/>
    <w:rsid w:val="00D629CF"/>
    <w:rsid w:val="00D64497"/>
    <w:rsid w:val="00D66F51"/>
    <w:rsid w:val="00D67939"/>
    <w:rsid w:val="00D731D4"/>
    <w:rsid w:val="00D73412"/>
    <w:rsid w:val="00D7453E"/>
    <w:rsid w:val="00D8658B"/>
    <w:rsid w:val="00D87BDD"/>
    <w:rsid w:val="00D93498"/>
    <w:rsid w:val="00D9411A"/>
    <w:rsid w:val="00D97020"/>
    <w:rsid w:val="00D9786A"/>
    <w:rsid w:val="00DA4537"/>
    <w:rsid w:val="00DA6289"/>
    <w:rsid w:val="00DC793E"/>
    <w:rsid w:val="00DD240C"/>
    <w:rsid w:val="00DD3BD9"/>
    <w:rsid w:val="00DD4B3E"/>
    <w:rsid w:val="00DD4B93"/>
    <w:rsid w:val="00DE06C0"/>
    <w:rsid w:val="00DE284F"/>
    <w:rsid w:val="00DE5E78"/>
    <w:rsid w:val="00DE6BE7"/>
    <w:rsid w:val="00DF0122"/>
    <w:rsid w:val="00E03696"/>
    <w:rsid w:val="00E0551C"/>
    <w:rsid w:val="00E069AD"/>
    <w:rsid w:val="00E205C5"/>
    <w:rsid w:val="00E25C64"/>
    <w:rsid w:val="00E27759"/>
    <w:rsid w:val="00E30B36"/>
    <w:rsid w:val="00E33BDB"/>
    <w:rsid w:val="00E35FBB"/>
    <w:rsid w:val="00E3732B"/>
    <w:rsid w:val="00E658B5"/>
    <w:rsid w:val="00E65FA2"/>
    <w:rsid w:val="00E66A73"/>
    <w:rsid w:val="00E7068B"/>
    <w:rsid w:val="00E76E46"/>
    <w:rsid w:val="00E773EE"/>
    <w:rsid w:val="00E778AA"/>
    <w:rsid w:val="00E86E4E"/>
    <w:rsid w:val="00E940D2"/>
    <w:rsid w:val="00E94356"/>
    <w:rsid w:val="00EA4843"/>
    <w:rsid w:val="00EA529D"/>
    <w:rsid w:val="00EB2914"/>
    <w:rsid w:val="00EB60F8"/>
    <w:rsid w:val="00EB7164"/>
    <w:rsid w:val="00EC32DC"/>
    <w:rsid w:val="00EC4A5D"/>
    <w:rsid w:val="00EC6EE9"/>
    <w:rsid w:val="00EC7909"/>
    <w:rsid w:val="00EE6D29"/>
    <w:rsid w:val="00EF062D"/>
    <w:rsid w:val="00EF7D48"/>
    <w:rsid w:val="00F0018E"/>
    <w:rsid w:val="00F10C5E"/>
    <w:rsid w:val="00F13017"/>
    <w:rsid w:val="00F1445D"/>
    <w:rsid w:val="00F15C1B"/>
    <w:rsid w:val="00F16A21"/>
    <w:rsid w:val="00F20FD3"/>
    <w:rsid w:val="00F21060"/>
    <w:rsid w:val="00F23E7B"/>
    <w:rsid w:val="00F249CF"/>
    <w:rsid w:val="00F25883"/>
    <w:rsid w:val="00F33C2F"/>
    <w:rsid w:val="00F41A52"/>
    <w:rsid w:val="00F442F2"/>
    <w:rsid w:val="00F45849"/>
    <w:rsid w:val="00F468E7"/>
    <w:rsid w:val="00F476BB"/>
    <w:rsid w:val="00F51CAC"/>
    <w:rsid w:val="00F5364D"/>
    <w:rsid w:val="00F56C82"/>
    <w:rsid w:val="00F67C57"/>
    <w:rsid w:val="00F81DEF"/>
    <w:rsid w:val="00F82436"/>
    <w:rsid w:val="00F83BC8"/>
    <w:rsid w:val="00F96E60"/>
    <w:rsid w:val="00F96E87"/>
    <w:rsid w:val="00F976DA"/>
    <w:rsid w:val="00FA7BB5"/>
    <w:rsid w:val="00FB0080"/>
    <w:rsid w:val="00FB02B6"/>
    <w:rsid w:val="00FB086E"/>
    <w:rsid w:val="00FB2E37"/>
    <w:rsid w:val="00FB2F7B"/>
    <w:rsid w:val="00FB3797"/>
    <w:rsid w:val="00FB7262"/>
    <w:rsid w:val="00FC02E2"/>
    <w:rsid w:val="00FC2454"/>
    <w:rsid w:val="00FC3DFC"/>
    <w:rsid w:val="00FD0406"/>
    <w:rsid w:val="00FD6133"/>
    <w:rsid w:val="00FD6DCA"/>
    <w:rsid w:val="00FD7BC3"/>
    <w:rsid w:val="00FE063C"/>
    <w:rsid w:val="00FE31AF"/>
    <w:rsid w:val="00FE7595"/>
    <w:rsid w:val="00FE7F35"/>
    <w:rsid w:val="00FF0554"/>
    <w:rsid w:val="00FF18ED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A107EC5"/>
  <w15:chartTrackingRefBased/>
  <w15:docId w15:val="{E900ED39-DE9F-4B62-AFB7-C1DBC401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200" w:line="30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0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 w:unhideWhenUsed="1"/>
    <w:lsdException w:name="Unresolved Mention" w:semiHidden="1"/>
    <w:lsdException w:name="Smart Link" w:semiHidden="1"/>
  </w:latentStyles>
  <w:style w:type="paragraph" w:default="1" w:styleId="Standard">
    <w:name w:val="Normal"/>
    <w:qFormat/>
    <w:rsid w:val="00E94356"/>
  </w:style>
  <w:style w:type="paragraph" w:styleId="berschrift1">
    <w:name w:val="heading 1"/>
    <w:basedOn w:val="Standard"/>
    <w:next w:val="Standard"/>
    <w:link w:val="berschrift1Zchn"/>
    <w:uiPriority w:val="9"/>
    <w:semiHidden/>
    <w:qFormat/>
    <w:rsid w:val="00BA574D"/>
    <w:pPr>
      <w:keepNext/>
      <w:pageBreakBefore/>
      <w:spacing w:before="300" w:line="360" w:lineRule="atLeast"/>
      <w:outlineLvl w:val="0"/>
    </w:pPr>
    <w:rPr>
      <w:rFonts w:asciiTheme="majorHAnsi" w:eastAsia="DengXian" w:hAnsiTheme="majorHAnsi" w:cs="Arial"/>
      <w:sz w:val="30"/>
    </w:rPr>
  </w:style>
  <w:style w:type="paragraph" w:styleId="berschrift2">
    <w:name w:val="heading 2"/>
    <w:basedOn w:val="Standard"/>
    <w:next w:val="Standard"/>
    <w:link w:val="berschrift2Zchn"/>
    <w:uiPriority w:val="9"/>
    <w:semiHidden/>
    <w:qFormat/>
    <w:rsid w:val="00CC7EB3"/>
    <w:pPr>
      <w:keepNext/>
      <w:spacing w:line="320" w:lineRule="atLeast"/>
      <w:outlineLvl w:val="1"/>
    </w:pPr>
    <w:rPr>
      <w:rFonts w:eastAsia="DengXian" w:cstheme="minorHAnsi"/>
      <w:b/>
      <w:bCs/>
      <w:sz w:val="24"/>
      <w:szCs w:val="24"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555FFC"/>
    <w:pPr>
      <w:keepNext/>
      <w:spacing w:after="160"/>
      <w:outlineLvl w:val="2"/>
    </w:pPr>
    <w:rPr>
      <w:rFonts w:eastAsia="DengXian" w:cs="Arial"/>
      <w:b/>
      <w:bCs/>
      <w:sz w:val="22"/>
      <w:szCs w:val="22"/>
    </w:rPr>
  </w:style>
  <w:style w:type="paragraph" w:styleId="berschrift4">
    <w:name w:val="heading 4"/>
    <w:basedOn w:val="Standard"/>
    <w:next w:val="Standard"/>
    <w:link w:val="berschrift4Zchn"/>
    <w:uiPriority w:val="9"/>
    <w:semiHidden/>
    <w:qFormat/>
    <w:rsid w:val="00555FFC"/>
    <w:pPr>
      <w:keepNext/>
      <w:spacing w:after="0"/>
      <w:outlineLvl w:val="3"/>
    </w:pPr>
    <w:rPr>
      <w:rFonts w:eastAsia="DengXian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A4843"/>
    <w:pPr>
      <w:tabs>
        <w:tab w:val="center" w:pos="4513"/>
        <w:tab w:val="right" w:pos="9026"/>
      </w:tabs>
      <w:spacing w:after="0" w:line="240" w:lineRule="auto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EA4843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692EFB"/>
    <w:pPr>
      <w:tabs>
        <w:tab w:val="left" w:pos="0"/>
        <w:tab w:val="right" w:pos="9026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692EFB"/>
    <w:rPr>
      <w:sz w:val="16"/>
    </w:rPr>
  </w:style>
  <w:style w:type="paragraph" w:customStyle="1" w:styleId="AdvChapterL2">
    <w:name w:val="AdvChapterL2"/>
    <w:basedOn w:val="Standard"/>
    <w:uiPriority w:val="29"/>
    <w:qFormat/>
    <w:rsid w:val="00D6081A"/>
    <w:pPr>
      <w:numPr>
        <w:ilvl w:val="1"/>
        <w:numId w:val="1"/>
      </w:numPr>
    </w:pPr>
  </w:style>
  <w:style w:type="paragraph" w:customStyle="1" w:styleId="AdvChapterL1">
    <w:name w:val="AdvChapterL1"/>
    <w:basedOn w:val="berschrift1"/>
    <w:next w:val="AdvChapterL2"/>
    <w:uiPriority w:val="29"/>
    <w:qFormat/>
    <w:rsid w:val="00D6081A"/>
    <w:pPr>
      <w:numPr>
        <w:numId w:val="1"/>
      </w:numPr>
    </w:pPr>
  </w:style>
  <w:style w:type="paragraph" w:customStyle="1" w:styleId="AdvHeadingL2">
    <w:name w:val="AdvHeadingL2"/>
    <w:basedOn w:val="berschrift3"/>
    <w:next w:val="Standard"/>
    <w:uiPriority w:val="14"/>
    <w:qFormat/>
    <w:rsid w:val="002C0D4A"/>
    <w:pPr>
      <w:spacing w:before="120" w:after="120"/>
    </w:pPr>
  </w:style>
  <w:style w:type="paragraph" w:customStyle="1" w:styleId="AdvChapterL3">
    <w:name w:val="AdvChapterL3"/>
    <w:basedOn w:val="Standard"/>
    <w:uiPriority w:val="29"/>
    <w:qFormat/>
    <w:rsid w:val="00D6081A"/>
    <w:pPr>
      <w:numPr>
        <w:ilvl w:val="2"/>
        <w:numId w:val="1"/>
      </w:numPr>
    </w:pPr>
  </w:style>
  <w:style w:type="paragraph" w:customStyle="1" w:styleId="AdvChapterL4">
    <w:name w:val="AdvChapterL4"/>
    <w:basedOn w:val="Standard"/>
    <w:uiPriority w:val="29"/>
    <w:qFormat/>
    <w:rsid w:val="00D6081A"/>
    <w:pPr>
      <w:numPr>
        <w:ilvl w:val="3"/>
        <w:numId w:val="1"/>
      </w:numPr>
    </w:pPr>
  </w:style>
  <w:style w:type="paragraph" w:customStyle="1" w:styleId="AdvChapterL5">
    <w:name w:val="AdvChapterL5"/>
    <w:basedOn w:val="Standard"/>
    <w:uiPriority w:val="29"/>
    <w:qFormat/>
    <w:rsid w:val="00D6081A"/>
    <w:pPr>
      <w:numPr>
        <w:ilvl w:val="4"/>
        <w:numId w:val="1"/>
      </w:numPr>
    </w:pPr>
  </w:style>
  <w:style w:type="paragraph" w:customStyle="1" w:styleId="AdvChapterL6">
    <w:name w:val="AdvChapterL6"/>
    <w:basedOn w:val="Standard"/>
    <w:uiPriority w:val="29"/>
    <w:qFormat/>
    <w:rsid w:val="00D6081A"/>
    <w:pPr>
      <w:numPr>
        <w:ilvl w:val="5"/>
        <w:numId w:val="1"/>
      </w:numPr>
    </w:pPr>
  </w:style>
  <w:style w:type="paragraph" w:customStyle="1" w:styleId="AdvQuote">
    <w:name w:val="AdvQuote"/>
    <w:basedOn w:val="Standard"/>
    <w:next w:val="Standard"/>
    <w:uiPriority w:val="34"/>
    <w:qFormat/>
    <w:rsid w:val="00290B74"/>
    <w:pPr>
      <w:spacing w:after="120" w:line="240" w:lineRule="atLeast"/>
      <w:ind w:left="567"/>
    </w:pPr>
    <w:rPr>
      <w:sz w:val="18"/>
      <w:szCs w:val="18"/>
    </w:rPr>
  </w:style>
  <w:style w:type="paragraph" w:customStyle="1" w:styleId="BulletAshurst">
    <w:name w:val="BulletAshurst"/>
    <w:basedOn w:val="Standard"/>
    <w:uiPriority w:val="7"/>
    <w:qFormat/>
    <w:rsid w:val="003704A7"/>
    <w:pPr>
      <w:numPr>
        <w:numId w:val="2"/>
      </w:numPr>
      <w:contextualSpacing/>
    </w:pPr>
  </w:style>
  <w:style w:type="paragraph" w:customStyle="1" w:styleId="Bullet1Ashurst">
    <w:name w:val="Bullet1Ashurst"/>
    <w:basedOn w:val="Standard"/>
    <w:uiPriority w:val="8"/>
    <w:qFormat/>
    <w:rsid w:val="003704A7"/>
    <w:pPr>
      <w:numPr>
        <w:ilvl w:val="1"/>
        <w:numId w:val="2"/>
      </w:numPr>
      <w:contextualSpacing/>
    </w:pPr>
  </w:style>
  <w:style w:type="paragraph" w:customStyle="1" w:styleId="Bullet2Ashurst">
    <w:name w:val="Bullet2Ashurst"/>
    <w:basedOn w:val="Standard"/>
    <w:uiPriority w:val="8"/>
    <w:qFormat/>
    <w:rsid w:val="003704A7"/>
    <w:pPr>
      <w:numPr>
        <w:ilvl w:val="2"/>
        <w:numId w:val="2"/>
      </w:numPr>
      <w:contextualSpacing/>
    </w:pPr>
  </w:style>
  <w:style w:type="paragraph" w:customStyle="1" w:styleId="Bullet3Ashurst">
    <w:name w:val="Bullet3Ashurst"/>
    <w:basedOn w:val="Standard"/>
    <w:uiPriority w:val="8"/>
    <w:qFormat/>
    <w:rsid w:val="003704A7"/>
    <w:pPr>
      <w:numPr>
        <w:ilvl w:val="3"/>
        <w:numId w:val="2"/>
      </w:numPr>
      <w:contextualSpacing/>
    </w:pPr>
  </w:style>
  <w:style w:type="paragraph" w:customStyle="1" w:styleId="AdvHeadingL1">
    <w:name w:val="AdvHeadingL1"/>
    <w:basedOn w:val="berschrift2"/>
    <w:next w:val="Standard"/>
    <w:uiPriority w:val="14"/>
    <w:qFormat/>
    <w:rsid w:val="002C0D4A"/>
    <w:pPr>
      <w:spacing w:before="120" w:after="120"/>
    </w:pPr>
  </w:style>
  <w:style w:type="paragraph" w:customStyle="1" w:styleId="AdvHeadingL3">
    <w:name w:val="AdvHeadingL3"/>
    <w:basedOn w:val="berschrift4"/>
    <w:next w:val="Standard"/>
    <w:uiPriority w:val="14"/>
    <w:qFormat/>
    <w:rsid w:val="002C0D4A"/>
    <w:pPr>
      <w:spacing w:after="80"/>
    </w:pPr>
  </w:style>
  <w:style w:type="paragraph" w:customStyle="1" w:styleId="H1Ashurst">
    <w:name w:val="H1Ashurst"/>
    <w:basedOn w:val="Standard"/>
    <w:uiPriority w:val="9"/>
    <w:qFormat/>
    <w:rsid w:val="006D4231"/>
    <w:pPr>
      <w:numPr>
        <w:numId w:val="3"/>
      </w:numPr>
    </w:pPr>
  </w:style>
  <w:style w:type="paragraph" w:customStyle="1" w:styleId="H2Ashurst">
    <w:name w:val="H2Ashurst"/>
    <w:basedOn w:val="Standard"/>
    <w:next w:val="Standard"/>
    <w:uiPriority w:val="9"/>
    <w:qFormat/>
    <w:rsid w:val="006D4231"/>
    <w:pPr>
      <w:numPr>
        <w:ilvl w:val="1"/>
        <w:numId w:val="3"/>
      </w:numPr>
    </w:pPr>
  </w:style>
  <w:style w:type="paragraph" w:customStyle="1" w:styleId="H3Ashurst">
    <w:name w:val="H3Ashurst"/>
    <w:basedOn w:val="Standard"/>
    <w:uiPriority w:val="9"/>
    <w:qFormat/>
    <w:rsid w:val="006D4231"/>
    <w:pPr>
      <w:numPr>
        <w:ilvl w:val="2"/>
        <w:numId w:val="3"/>
      </w:numPr>
    </w:pPr>
  </w:style>
  <w:style w:type="paragraph" w:customStyle="1" w:styleId="H4Ashurst">
    <w:name w:val="H4Ashurst"/>
    <w:basedOn w:val="Standard"/>
    <w:uiPriority w:val="9"/>
    <w:qFormat/>
    <w:rsid w:val="006D4231"/>
    <w:pPr>
      <w:numPr>
        <w:ilvl w:val="3"/>
        <w:numId w:val="3"/>
      </w:numPr>
    </w:pPr>
  </w:style>
  <w:style w:type="paragraph" w:customStyle="1" w:styleId="H5Ashurst">
    <w:name w:val="H5Ashurst"/>
    <w:basedOn w:val="Standard"/>
    <w:uiPriority w:val="9"/>
    <w:qFormat/>
    <w:rsid w:val="006D4231"/>
    <w:pPr>
      <w:numPr>
        <w:ilvl w:val="4"/>
        <w:numId w:val="3"/>
      </w:numPr>
    </w:pPr>
  </w:style>
  <w:style w:type="paragraph" w:customStyle="1" w:styleId="H6Ashurst">
    <w:name w:val="H6Ashurst"/>
    <w:basedOn w:val="Standard"/>
    <w:uiPriority w:val="9"/>
    <w:qFormat/>
    <w:rsid w:val="006D4231"/>
    <w:pPr>
      <w:numPr>
        <w:ilvl w:val="5"/>
        <w:numId w:val="3"/>
      </w:numPr>
    </w:pPr>
  </w:style>
  <w:style w:type="paragraph" w:customStyle="1" w:styleId="AdvNumHeading1">
    <w:name w:val="AdvNumHeading1"/>
    <w:basedOn w:val="Standard"/>
    <w:next w:val="Standard"/>
    <w:uiPriority w:val="19"/>
    <w:qFormat/>
    <w:rsid w:val="002C0D4A"/>
    <w:pPr>
      <w:keepNext/>
      <w:numPr>
        <w:numId w:val="4"/>
      </w:numPr>
      <w:spacing w:before="120" w:after="120" w:line="320" w:lineRule="exact"/>
      <w:outlineLvl w:val="0"/>
    </w:pPr>
    <w:rPr>
      <w:b/>
      <w:sz w:val="24"/>
      <w:szCs w:val="24"/>
    </w:rPr>
  </w:style>
  <w:style w:type="paragraph" w:customStyle="1" w:styleId="AdvNumHeading2">
    <w:name w:val="AdvNumHeading2"/>
    <w:basedOn w:val="Standard"/>
    <w:next w:val="Standard"/>
    <w:uiPriority w:val="19"/>
    <w:qFormat/>
    <w:rsid w:val="002C0D4A"/>
    <w:pPr>
      <w:keepNext/>
      <w:numPr>
        <w:ilvl w:val="1"/>
        <w:numId w:val="4"/>
      </w:numPr>
      <w:spacing w:before="120" w:after="120"/>
    </w:pPr>
    <w:rPr>
      <w:b/>
      <w:sz w:val="22"/>
    </w:rPr>
  </w:style>
  <w:style w:type="paragraph" w:customStyle="1" w:styleId="AdvNumHeading3">
    <w:name w:val="AdvNumHeading3"/>
    <w:basedOn w:val="Standard"/>
    <w:uiPriority w:val="19"/>
    <w:qFormat/>
    <w:rsid w:val="00BB08CA"/>
    <w:pPr>
      <w:numPr>
        <w:ilvl w:val="2"/>
        <w:numId w:val="4"/>
      </w:numPr>
    </w:pPr>
  </w:style>
  <w:style w:type="paragraph" w:customStyle="1" w:styleId="AdvNumHeading4">
    <w:name w:val="AdvNumHeading4"/>
    <w:basedOn w:val="Standard"/>
    <w:uiPriority w:val="19"/>
    <w:qFormat/>
    <w:rsid w:val="00BB08CA"/>
    <w:pPr>
      <w:numPr>
        <w:ilvl w:val="3"/>
        <w:numId w:val="4"/>
      </w:numPr>
    </w:pPr>
  </w:style>
  <w:style w:type="paragraph" w:customStyle="1" w:styleId="AdvNumHeading5">
    <w:name w:val="AdvNumHeading5"/>
    <w:basedOn w:val="Standard"/>
    <w:uiPriority w:val="19"/>
    <w:qFormat/>
    <w:rsid w:val="00BB08CA"/>
    <w:pPr>
      <w:numPr>
        <w:ilvl w:val="4"/>
        <w:numId w:val="4"/>
      </w:numPr>
    </w:pPr>
  </w:style>
  <w:style w:type="paragraph" w:customStyle="1" w:styleId="AdvNumHeading6">
    <w:name w:val="AdvNumHeading6"/>
    <w:basedOn w:val="Standard"/>
    <w:uiPriority w:val="19"/>
    <w:qFormat/>
    <w:rsid w:val="00BB08CA"/>
    <w:pPr>
      <w:numPr>
        <w:ilvl w:val="5"/>
        <w:numId w:val="4"/>
      </w:numPr>
    </w:pPr>
  </w:style>
  <w:style w:type="table" w:styleId="Tabellenraster">
    <w:name w:val="Table Grid"/>
    <w:basedOn w:val="NormaleTabelle"/>
    <w:uiPriority w:val="39"/>
    <w:rsid w:val="0079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ighlights">
    <w:name w:val="Highlights"/>
    <w:basedOn w:val="NormaleTabelle"/>
    <w:uiPriority w:val="99"/>
    <w:rsid w:val="00621DEA"/>
    <w:tblPr>
      <w:tblCellMar>
        <w:top w:w="108" w:type="dxa"/>
        <w:bottom w:w="108" w:type="dxa"/>
      </w:tblCellMar>
    </w:tblPr>
    <w:tcPr>
      <w:shd w:val="clear" w:color="auto" w:fill="F6F1EB" w:themeFill="accent6" w:themeFillTint="33"/>
    </w:tcPr>
    <w:tblStylePr w:type="firstRow">
      <w:pPr>
        <w:wordWrap/>
        <w:spacing w:afterLines="0" w:after="0" w:afterAutospacing="0"/>
      </w:pPr>
      <w:rPr>
        <w:b/>
      </w:rPr>
      <w:tblPr/>
      <w:tcPr>
        <w:shd w:val="clear" w:color="auto" w:fill="EEE3D7" w:themeFill="accent6" w:themeFillTint="66"/>
      </w:tcPr>
    </w:tblStylePr>
  </w:style>
  <w:style w:type="paragraph" w:customStyle="1" w:styleId="AdvSchedule">
    <w:name w:val="AdvSchedule"/>
    <w:basedOn w:val="berschrift1"/>
    <w:next w:val="Standard"/>
    <w:uiPriority w:val="44"/>
    <w:qFormat/>
    <w:rsid w:val="00B41F78"/>
    <w:pPr>
      <w:pageBreakBefore w:val="0"/>
      <w:numPr>
        <w:numId w:val="8"/>
      </w:numPr>
    </w:pPr>
  </w:style>
  <w:style w:type="paragraph" w:customStyle="1" w:styleId="AdvSchHeading1">
    <w:name w:val="AdvSchHeading1"/>
    <w:basedOn w:val="berschrift2"/>
    <w:next w:val="Standard"/>
    <w:uiPriority w:val="44"/>
    <w:qFormat/>
    <w:rsid w:val="002C0D4A"/>
    <w:pPr>
      <w:spacing w:before="120" w:after="120"/>
    </w:pPr>
  </w:style>
  <w:style w:type="paragraph" w:customStyle="1" w:styleId="AdvSchHeading2">
    <w:name w:val="AdvSchHeading2"/>
    <w:basedOn w:val="berschrift3"/>
    <w:next w:val="Standard"/>
    <w:uiPriority w:val="44"/>
    <w:qFormat/>
    <w:rsid w:val="002C0D4A"/>
    <w:pPr>
      <w:spacing w:before="120" w:after="120"/>
    </w:pPr>
  </w:style>
  <w:style w:type="paragraph" w:customStyle="1" w:styleId="AdvSchHeading3">
    <w:name w:val="AdvSchHeading3"/>
    <w:basedOn w:val="berschrift4"/>
    <w:next w:val="Standard"/>
    <w:uiPriority w:val="44"/>
    <w:qFormat/>
    <w:rsid w:val="002C0D4A"/>
    <w:pPr>
      <w:spacing w:after="80"/>
    </w:pPr>
  </w:style>
  <w:style w:type="paragraph" w:customStyle="1" w:styleId="AdvAppendix">
    <w:name w:val="AdvAppendix"/>
    <w:basedOn w:val="berschrift1"/>
    <w:next w:val="Standard"/>
    <w:uiPriority w:val="49"/>
    <w:qFormat/>
    <w:rsid w:val="00295387"/>
    <w:pPr>
      <w:pageBreakBefore w:val="0"/>
      <w:numPr>
        <w:numId w:val="7"/>
      </w:numPr>
    </w:pPr>
  </w:style>
  <w:style w:type="character" w:customStyle="1" w:styleId="berschrift1Zchn">
    <w:name w:val="Überschrift 1 Zchn"/>
    <w:basedOn w:val="Absatz-Standardschriftart"/>
    <w:link w:val="berschrift1"/>
    <w:uiPriority w:val="9"/>
    <w:semiHidden/>
    <w:rsid w:val="00282F79"/>
    <w:rPr>
      <w:rFonts w:asciiTheme="majorHAnsi" w:eastAsia="DengXian" w:hAnsiTheme="majorHAnsi" w:cs="Arial"/>
      <w:sz w:val="30"/>
    </w:rPr>
  </w:style>
  <w:style w:type="paragraph" w:styleId="Inhaltsverzeichnisberschrift">
    <w:name w:val="TOC Heading"/>
    <w:basedOn w:val="Standard"/>
    <w:next w:val="Standard"/>
    <w:uiPriority w:val="38"/>
    <w:unhideWhenUsed/>
    <w:qFormat/>
    <w:rsid w:val="00CC7EB3"/>
    <w:pPr>
      <w:pageBreakBefore/>
      <w:spacing w:after="720"/>
      <w:outlineLvl w:val="0"/>
    </w:pPr>
    <w:rPr>
      <w:rFonts w:asciiTheme="majorHAnsi" w:hAnsiTheme="majorHAnsi"/>
      <w:sz w:val="30"/>
      <w:szCs w:val="30"/>
    </w:rPr>
  </w:style>
  <w:style w:type="paragraph" w:styleId="Titel">
    <w:name w:val="Title"/>
    <w:basedOn w:val="Standard"/>
    <w:next w:val="Datum"/>
    <w:link w:val="TitelZchn"/>
    <w:uiPriority w:val="59"/>
    <w:qFormat/>
    <w:rsid w:val="001B2D6B"/>
    <w:pPr>
      <w:spacing w:after="320" w:line="500" w:lineRule="atLeast"/>
      <w:contextualSpacing/>
    </w:pPr>
    <w:rPr>
      <w:rFonts w:asciiTheme="majorHAnsi" w:eastAsiaTheme="majorEastAsia" w:hAnsiTheme="majorHAnsi" w:cstheme="majorBidi"/>
      <w:color w:val="FF5F49" w:themeColor="accent1"/>
      <w:spacing w:val="-10"/>
      <w:kern w:val="28"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59"/>
    <w:rsid w:val="004C4B1D"/>
    <w:rPr>
      <w:rFonts w:asciiTheme="majorHAnsi" w:eastAsiaTheme="majorEastAsia" w:hAnsiTheme="majorHAnsi" w:cstheme="majorBidi"/>
      <w:color w:val="FF5F49" w:themeColor="accent1"/>
      <w:spacing w:val="-10"/>
      <w:kern w:val="28"/>
      <w:sz w:val="40"/>
      <w:szCs w:val="40"/>
    </w:rPr>
  </w:style>
  <w:style w:type="paragraph" w:styleId="Untertitel">
    <w:name w:val="Subtitle"/>
    <w:basedOn w:val="Standard"/>
    <w:link w:val="UntertitelZchn"/>
    <w:uiPriority w:val="59"/>
    <w:qFormat/>
    <w:rsid w:val="001B2D6B"/>
  </w:style>
  <w:style w:type="character" w:customStyle="1" w:styleId="UntertitelZchn">
    <w:name w:val="Untertitel Zchn"/>
    <w:basedOn w:val="Absatz-Standardschriftart"/>
    <w:link w:val="Untertitel"/>
    <w:uiPriority w:val="59"/>
    <w:rsid w:val="004C4B1D"/>
  </w:style>
  <w:style w:type="paragraph" w:styleId="Datum">
    <w:name w:val="Date"/>
    <w:basedOn w:val="Standard"/>
    <w:next w:val="Standard"/>
    <w:link w:val="DatumZchn"/>
    <w:uiPriority w:val="59"/>
    <w:rsid w:val="00921C21"/>
    <w:pPr>
      <w:spacing w:after="600"/>
    </w:pPr>
  </w:style>
  <w:style w:type="character" w:customStyle="1" w:styleId="DatumZchn">
    <w:name w:val="Datum Zchn"/>
    <w:basedOn w:val="Absatz-Standardschriftart"/>
    <w:link w:val="Datum"/>
    <w:uiPriority w:val="59"/>
    <w:rsid w:val="004C4B1D"/>
  </w:style>
  <w:style w:type="paragraph" w:styleId="Verzeichnis1">
    <w:name w:val="toc 1"/>
    <w:basedOn w:val="Standard"/>
    <w:next w:val="Standard"/>
    <w:autoRedefine/>
    <w:uiPriority w:val="39"/>
    <w:unhideWhenUsed/>
    <w:rsid w:val="002F546A"/>
    <w:pPr>
      <w:tabs>
        <w:tab w:val="left" w:pos="0"/>
        <w:tab w:val="left" w:pos="454"/>
        <w:tab w:val="right" w:leader="dot" w:pos="9072"/>
      </w:tabs>
      <w:spacing w:after="40"/>
      <w:ind w:right="4933" w:hanging="782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FB7262"/>
    <w:pPr>
      <w:tabs>
        <w:tab w:val="right" w:leader="dot" w:pos="9072"/>
      </w:tabs>
      <w:spacing w:after="40"/>
      <w:ind w:right="4933"/>
    </w:pPr>
  </w:style>
  <w:style w:type="paragraph" w:styleId="Verzeichnis3">
    <w:name w:val="toc 3"/>
    <w:basedOn w:val="Standard"/>
    <w:next w:val="Standard"/>
    <w:autoRedefine/>
    <w:uiPriority w:val="39"/>
    <w:unhideWhenUsed/>
    <w:rsid w:val="00A34B24"/>
    <w:pPr>
      <w:tabs>
        <w:tab w:val="left" w:pos="0"/>
        <w:tab w:val="right" w:leader="dot" w:pos="9072"/>
      </w:tabs>
      <w:spacing w:after="40"/>
      <w:ind w:left="454" w:right="4933"/>
    </w:pPr>
    <w:rPr>
      <w:noProof/>
    </w:rPr>
  </w:style>
  <w:style w:type="character" w:styleId="Hyperlink">
    <w:name w:val="Hyperlink"/>
    <w:basedOn w:val="Absatz-Standardschriftart"/>
    <w:uiPriority w:val="99"/>
    <w:unhideWhenUsed/>
    <w:rsid w:val="006C0BE9"/>
    <w:rPr>
      <w:color w:val="CC3300" w:themeColor="hyperlink"/>
      <w:u w:val="single"/>
    </w:rPr>
  </w:style>
  <w:style w:type="table" w:customStyle="1" w:styleId="Headertable">
    <w:name w:val="Header table"/>
    <w:basedOn w:val="NormaleTabelle"/>
    <w:uiPriority w:val="99"/>
    <w:rsid w:val="00BB583E"/>
    <w:pPr>
      <w:spacing w:after="0" w:line="240" w:lineRule="auto"/>
    </w:pPr>
    <w:rPr>
      <w:b/>
      <w:sz w:val="16"/>
    </w:rPr>
    <w:tblPr>
      <w:tblCellMar>
        <w:left w:w="0" w:type="dxa"/>
        <w:right w:w="0" w:type="dxa"/>
      </w:tblCellMar>
    </w:tblPr>
    <w:tblStylePr w:type="firstRow">
      <w:rPr>
        <w:b w:val="0"/>
      </w:rPr>
    </w:tblStylePr>
    <w:tblStylePr w:type="lastCol">
      <w:pPr>
        <w:jc w:val="right"/>
      </w:pPr>
    </w:tblStylePr>
    <w:tblStylePr w:type="neCell">
      <w:pPr>
        <w:wordWrap/>
        <w:spacing w:afterLines="0" w:after="100" w:afterAutospacing="0"/>
      </w:pPr>
    </w:tblStyle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282F79"/>
    <w:rPr>
      <w:rFonts w:eastAsia="DengXian" w:cstheme="minorHAnsi"/>
      <w:b/>
      <w:bCs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282F79"/>
    <w:rPr>
      <w:rFonts w:eastAsia="DengXian" w:cs="Arial"/>
      <w:b/>
      <w:bCs/>
      <w:sz w:val="22"/>
      <w:szCs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282F79"/>
    <w:rPr>
      <w:rFonts w:eastAsia="DengXian" w:cs="Arial"/>
      <w:b/>
      <w:bCs/>
    </w:rPr>
  </w:style>
  <w:style w:type="numbering" w:customStyle="1" w:styleId="Chapternumbering">
    <w:name w:val="Chapter numbering"/>
    <w:uiPriority w:val="99"/>
    <w:rsid w:val="00D6081A"/>
    <w:pPr>
      <w:numPr>
        <w:numId w:val="1"/>
      </w:numPr>
    </w:pPr>
  </w:style>
  <w:style w:type="numbering" w:customStyle="1" w:styleId="Bullets">
    <w:name w:val="Bullets"/>
    <w:uiPriority w:val="99"/>
    <w:rsid w:val="00972F1F"/>
    <w:pPr>
      <w:numPr>
        <w:numId w:val="2"/>
      </w:numPr>
    </w:pPr>
  </w:style>
  <w:style w:type="numbering" w:customStyle="1" w:styleId="Ashurstnumbering">
    <w:name w:val="Ashurst numbering"/>
    <w:uiPriority w:val="99"/>
    <w:rsid w:val="006D4231"/>
    <w:pPr>
      <w:numPr>
        <w:numId w:val="3"/>
      </w:numPr>
    </w:pPr>
  </w:style>
  <w:style w:type="numbering" w:customStyle="1" w:styleId="Numberedheadings">
    <w:name w:val="Numbered headings"/>
    <w:uiPriority w:val="99"/>
    <w:rsid w:val="00BB08CA"/>
    <w:pPr>
      <w:numPr>
        <w:numId w:val="4"/>
      </w:numPr>
    </w:pPr>
  </w:style>
  <w:style w:type="numbering" w:customStyle="1" w:styleId="ScheduleandAppendix">
    <w:name w:val="Schedule and Appendix"/>
    <w:uiPriority w:val="99"/>
    <w:rsid w:val="0063568A"/>
    <w:pPr>
      <w:numPr>
        <w:numId w:val="5"/>
      </w:numPr>
    </w:pPr>
  </w:style>
  <w:style w:type="table" w:customStyle="1" w:styleId="Shadedheadings">
    <w:name w:val="Shaded headings"/>
    <w:basedOn w:val="NormaleTabelle"/>
    <w:uiPriority w:val="99"/>
    <w:rsid w:val="00F45849"/>
    <w:pPr>
      <w:spacing w:before="100" w:after="100"/>
    </w:p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  <w:tcPr>
        <w:shd w:val="clear" w:color="auto" w:fill="EEE3D7" w:themeFill="accent6" w:themeFillTint="66"/>
      </w:tcPr>
    </w:tblStylePr>
    <w:tblStylePr w:type="firstCol">
      <w:rPr>
        <w:b w:val="0"/>
      </w:rPr>
    </w:tblStylePr>
  </w:style>
  <w:style w:type="paragraph" w:customStyle="1" w:styleId="AdvBasis">
    <w:name w:val="AdvBasis"/>
    <w:basedOn w:val="Standard"/>
    <w:uiPriority w:val="59"/>
    <w:qFormat/>
    <w:rsid w:val="00C01844"/>
    <w:pPr>
      <w:spacing w:after="120" w:line="200" w:lineRule="exact"/>
    </w:pPr>
    <w:rPr>
      <w:b/>
      <w:bCs/>
      <w:sz w:val="16"/>
      <w:szCs w:val="16"/>
      <w:lang w:val="en-AU"/>
    </w:rPr>
  </w:style>
  <w:style w:type="paragraph" w:customStyle="1" w:styleId="H1AshurstHeading">
    <w:name w:val="H1AshurstHeading"/>
    <w:basedOn w:val="H1Ashurst"/>
    <w:next w:val="Standard"/>
    <w:uiPriority w:val="9"/>
    <w:semiHidden/>
    <w:qFormat/>
    <w:rsid w:val="002C0D4A"/>
    <w:pPr>
      <w:keepNext/>
      <w:spacing w:before="120" w:after="120" w:line="320" w:lineRule="exact"/>
    </w:pPr>
    <w:rPr>
      <w:b/>
      <w:sz w:val="24"/>
    </w:rPr>
  </w:style>
  <w:style w:type="paragraph" w:customStyle="1" w:styleId="H2AshurstBold">
    <w:name w:val="H2AshurstBold"/>
    <w:basedOn w:val="H2Ashurst"/>
    <w:next w:val="Standard"/>
    <w:uiPriority w:val="9"/>
    <w:semiHidden/>
    <w:qFormat/>
    <w:rsid w:val="002C0D4A"/>
    <w:pPr>
      <w:keepNext/>
      <w:spacing w:before="120" w:after="120"/>
    </w:pPr>
    <w:rPr>
      <w:b/>
      <w:sz w:val="22"/>
    </w:rPr>
  </w:style>
  <w:style w:type="paragraph" w:customStyle="1" w:styleId="H1AshurstChapter">
    <w:name w:val="H1AshurstChapter"/>
    <w:basedOn w:val="H1Ashurst"/>
    <w:next w:val="H2Ashurst"/>
    <w:uiPriority w:val="9"/>
    <w:semiHidden/>
    <w:qFormat/>
    <w:rsid w:val="006D4231"/>
    <w:pPr>
      <w:keepNext/>
      <w:pageBreakBefore/>
      <w:spacing w:line="360" w:lineRule="atLeast"/>
      <w:outlineLvl w:val="0"/>
    </w:pPr>
    <w:rPr>
      <w:rFonts w:asciiTheme="majorHAnsi" w:hAnsiTheme="majorHAnsi"/>
      <w:sz w:val="30"/>
    </w:rPr>
  </w:style>
  <w:style w:type="table" w:customStyle="1" w:styleId="Contact">
    <w:name w:val="Contact"/>
    <w:basedOn w:val="NormaleTabelle"/>
    <w:uiPriority w:val="99"/>
    <w:rsid w:val="00683C21"/>
    <w:pPr>
      <w:spacing w:after="0" w:line="160" w:lineRule="atLeast"/>
    </w:pPr>
    <w:rPr>
      <w:sz w:val="16"/>
    </w:rPr>
    <w:tblPr>
      <w:tblCellMar>
        <w:left w:w="0" w:type="dxa"/>
        <w:right w:w="0" w:type="dxa"/>
      </w:tblCellMar>
    </w:tblPr>
    <w:tblStylePr w:type="firstCol">
      <w:pPr>
        <w:wordWrap/>
        <w:ind w:rightChars="0" w:right="227"/>
      </w:pPr>
    </w:tblStylePr>
  </w:style>
  <w:style w:type="paragraph" w:customStyle="1" w:styleId="MPTContactName">
    <w:name w:val="MPT Contact Name"/>
    <w:basedOn w:val="Standard"/>
    <w:next w:val="MPTContactPosition"/>
    <w:uiPriority w:val="69"/>
    <w:qFormat/>
    <w:rsid w:val="00103266"/>
    <w:pPr>
      <w:spacing w:after="0" w:line="160" w:lineRule="atLeast"/>
    </w:pPr>
    <w:rPr>
      <w:b/>
      <w:bCs/>
      <w:sz w:val="16"/>
    </w:rPr>
  </w:style>
  <w:style w:type="paragraph" w:customStyle="1" w:styleId="MPTContactPhone">
    <w:name w:val="MPT Contact Phone"/>
    <w:basedOn w:val="Standard"/>
    <w:uiPriority w:val="69"/>
    <w:qFormat/>
    <w:rsid w:val="00103266"/>
    <w:pPr>
      <w:tabs>
        <w:tab w:val="left" w:pos="227"/>
      </w:tabs>
      <w:spacing w:after="0" w:line="160" w:lineRule="atLeast"/>
    </w:pPr>
    <w:rPr>
      <w:sz w:val="16"/>
    </w:rPr>
  </w:style>
  <w:style w:type="paragraph" w:customStyle="1" w:styleId="MPTContactPosition">
    <w:name w:val="MPT Contact Position"/>
    <w:basedOn w:val="Standard"/>
    <w:next w:val="MPTContactPhone"/>
    <w:uiPriority w:val="69"/>
    <w:qFormat/>
    <w:rsid w:val="00103266"/>
    <w:pPr>
      <w:spacing w:after="160" w:line="160" w:lineRule="atLeast"/>
    </w:pPr>
    <w:rPr>
      <w:sz w:val="16"/>
    </w:rPr>
  </w:style>
  <w:style w:type="table" w:customStyle="1" w:styleId="ContactGrid">
    <w:name w:val="Contact Grid"/>
    <w:basedOn w:val="NormaleTabelle"/>
    <w:uiPriority w:val="99"/>
    <w:rsid w:val="00B529B6"/>
    <w:pPr>
      <w:spacing w:after="0" w:line="240" w:lineRule="auto"/>
    </w:pPr>
    <w:tblPr>
      <w:tblCellMar>
        <w:left w:w="0" w:type="dxa"/>
        <w:right w:w="0" w:type="dxa"/>
      </w:tblCellMar>
    </w:tblPr>
    <w:tblStylePr w:type="firstRow">
      <w:pPr>
        <w:wordWrap/>
        <w:spacing w:afterLines="0" w:after="600" w:afterAutospacing="0" w:line="300" w:lineRule="atLeast"/>
      </w:pPr>
      <w:rPr>
        <w:rFonts w:asciiTheme="majorHAnsi" w:hAnsiTheme="majorHAnsi"/>
        <w:b w:val="0"/>
        <w:sz w:val="30"/>
      </w:rPr>
    </w:tblStylePr>
  </w:style>
  <w:style w:type="paragraph" w:customStyle="1" w:styleId="NormalAshurst">
    <w:name w:val="NormalAshurst"/>
    <w:qFormat/>
    <w:rsid w:val="00E65FA2"/>
    <w:pPr>
      <w:suppressAutoHyphens/>
    </w:pPr>
  </w:style>
  <w:style w:type="paragraph" w:customStyle="1" w:styleId="B3Ashurst">
    <w:name w:val="B3Ashurst"/>
    <w:basedOn w:val="Standard"/>
    <w:uiPriority w:val="6"/>
    <w:qFormat/>
    <w:rsid w:val="004814E3"/>
    <w:pPr>
      <w:ind w:left="624"/>
    </w:pPr>
  </w:style>
  <w:style w:type="paragraph" w:customStyle="1" w:styleId="B12Ashurst">
    <w:name w:val="B1&amp;2Ashurst"/>
    <w:basedOn w:val="Standard"/>
    <w:uiPriority w:val="6"/>
    <w:qFormat/>
    <w:rsid w:val="004814E3"/>
  </w:style>
  <w:style w:type="table" w:customStyle="1" w:styleId="Ashurst1">
    <w:name w:val="Ashurst 1"/>
    <w:basedOn w:val="NormaleTabelle"/>
    <w:uiPriority w:val="99"/>
    <w:rsid w:val="00BF7978"/>
    <w:pPr>
      <w:spacing w:before="100" w:after="100"/>
    </w:pPr>
    <w:rPr>
      <w:color w:val="000000" w:themeColor="text1"/>
      <w:szCs w:val="24"/>
      <w:lang w:eastAsia="zh-TW"/>
    </w:rPr>
    <w:tblPr>
      <w:tblStyleRowBandSize w:val="1"/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cPr>
      <w:tcMar>
        <w:top w:w="0" w:type="dxa"/>
      </w:tcMar>
    </w:tcPr>
    <w:tblStylePr w:type="firstRow">
      <w:pPr>
        <w:jc w:val="left"/>
      </w:pPr>
      <w:rPr>
        <w:rFonts w:asciiTheme="minorHAnsi" w:hAnsiTheme="minorHAnsi"/>
        <w:b/>
        <w:sz w:val="20"/>
      </w:rPr>
      <w:tblPr/>
      <w:trPr>
        <w:tblHeader/>
      </w:trPr>
      <w:tcPr>
        <w:tcBorders>
          <w:top w:val="nil"/>
          <w:left w:val="nil"/>
          <w:bottom w:val="single" w:sz="4" w:space="0" w:color="D6BB9D" w:themeColor="accent6"/>
          <w:right w:val="nil"/>
          <w:insideH w:val="nil"/>
          <w:insideV w:val="nil"/>
          <w:tl2br w:val="nil"/>
          <w:tr2bl w:val="nil"/>
        </w:tcBorders>
        <w:shd w:val="clear" w:color="auto" w:fill="EEE3D7" w:themeFill="accent6" w:themeFillTint="66"/>
      </w:tcPr>
    </w:tblStylePr>
    <w:tblStylePr w:type="firstCol">
      <w:rPr>
        <w:rFonts w:asciiTheme="minorHAnsi" w:hAnsiTheme="minorHAnsi"/>
        <w:b/>
        <w:sz w:val="20"/>
      </w:rPr>
      <w:tblPr/>
      <w:tcPr>
        <w:shd w:val="clear" w:color="auto" w:fill="F6F1EB" w:themeFill="accent6" w:themeFillTint="33"/>
      </w:tcPr>
    </w:tblStylePr>
    <w:tblStylePr w:type="band1Horz">
      <w:tblPr/>
      <w:tcPr>
        <w:tcBorders>
          <w:bottom w:val="single" w:sz="4" w:space="0" w:color="D6BB9D" w:themeColor="accent6"/>
        </w:tcBorders>
      </w:tcPr>
    </w:tblStylePr>
    <w:tblStylePr w:type="band2Horz">
      <w:tblPr/>
      <w:tcPr>
        <w:shd w:val="clear" w:color="auto" w:fill="F6F1EB" w:themeFill="accent6" w:themeFillTint="33"/>
      </w:tcPr>
    </w:tblStylePr>
  </w:style>
  <w:style w:type="table" w:customStyle="1" w:styleId="Ashurst2">
    <w:name w:val="Ashurst 2"/>
    <w:basedOn w:val="NormaleTabelle"/>
    <w:uiPriority w:val="99"/>
    <w:rsid w:val="00EB7164"/>
    <w:pPr>
      <w:spacing w:before="100" w:after="100" w:line="260" w:lineRule="atLeast"/>
    </w:p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blStylePr w:type="firstRow">
      <w:rPr>
        <w:b/>
        <w:color w:val="FFFFFF" w:themeColor="background1"/>
      </w:rPr>
      <w:tblPr/>
      <w:trPr>
        <w:tblHeader/>
      </w:trPr>
      <w:tcPr>
        <w:shd w:val="clear" w:color="auto" w:fill="000000" w:themeFill="text1"/>
      </w:tcPr>
    </w:tblStylePr>
    <w:tblStylePr w:type="firstCol">
      <w:rPr>
        <w:b/>
      </w:rPr>
    </w:tblStylePr>
  </w:style>
  <w:style w:type="table" w:customStyle="1" w:styleId="Ashurst3">
    <w:name w:val="Ashurst 3"/>
    <w:basedOn w:val="NormaleTabelle"/>
    <w:uiPriority w:val="99"/>
    <w:rsid w:val="00EB7164"/>
    <w:pPr>
      <w:spacing w:before="100" w:after="100" w:line="300" w:lineRule="exact"/>
    </w:pPr>
    <w:tblPr>
      <w:tblBorders>
        <w:top w:val="single" w:sz="4" w:space="0" w:color="D6BB9D" w:themeColor="accent6"/>
        <w:bottom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table" w:customStyle="1" w:styleId="Ashurst4">
    <w:name w:val="Ashurst 4"/>
    <w:basedOn w:val="NormaleTabelle"/>
    <w:uiPriority w:val="99"/>
    <w:rsid w:val="00F45849"/>
    <w:pPr>
      <w:spacing w:before="100" w:after="100"/>
    </w:pPr>
    <w:tblPr>
      <w:tblBorders>
        <w:top w:val="single" w:sz="4" w:space="0" w:color="D6BB9D" w:themeColor="accent6"/>
        <w:bottom w:val="single" w:sz="4" w:space="0" w:color="D6BB9D" w:themeColor="accent6"/>
        <w:insideH w:val="single" w:sz="4" w:space="0" w:color="D6BB9D" w:themeColor="accent6"/>
      </w:tblBorders>
    </w:tblPr>
    <w:tblStylePr w:type="firstRow">
      <w:rPr>
        <w:b/>
      </w:rPr>
      <w:tblPr/>
      <w:trPr>
        <w:tblHeader/>
      </w:trPr>
    </w:tblStylePr>
    <w:tblStylePr w:type="firstCol">
      <w:rPr>
        <w:b/>
      </w:rPr>
    </w:tblStylePr>
  </w:style>
  <w:style w:type="paragraph" w:customStyle="1" w:styleId="B4Ashurst">
    <w:name w:val="B4Ashurst"/>
    <w:basedOn w:val="Standard"/>
    <w:uiPriority w:val="6"/>
    <w:qFormat/>
    <w:rsid w:val="004814E3"/>
    <w:pPr>
      <w:ind w:left="1247"/>
    </w:pPr>
  </w:style>
  <w:style w:type="paragraph" w:customStyle="1" w:styleId="B5Ashurst">
    <w:name w:val="B5Ashurst"/>
    <w:basedOn w:val="Standard"/>
    <w:uiPriority w:val="6"/>
    <w:qFormat/>
    <w:rsid w:val="004814E3"/>
    <w:pPr>
      <w:ind w:left="1871"/>
    </w:pPr>
  </w:style>
  <w:style w:type="paragraph" w:customStyle="1" w:styleId="B6Ashurst">
    <w:name w:val="B6Ashurst"/>
    <w:basedOn w:val="Standard"/>
    <w:uiPriority w:val="6"/>
    <w:qFormat/>
    <w:rsid w:val="004814E3"/>
    <w:pPr>
      <w:ind w:left="2495"/>
    </w:pPr>
  </w:style>
  <w:style w:type="character" w:styleId="Platzhaltertext">
    <w:name w:val="Placeholder Text"/>
    <w:basedOn w:val="Absatz-Standardschriftart"/>
    <w:uiPriority w:val="99"/>
    <w:rsid w:val="009C4E61"/>
    <w:rPr>
      <w:color w:val="808080"/>
    </w:rPr>
  </w:style>
  <w:style w:type="table" w:customStyle="1" w:styleId="Footertable">
    <w:name w:val="Footer table"/>
    <w:basedOn w:val="NormaleTabelle"/>
    <w:uiPriority w:val="99"/>
    <w:rsid w:val="00CC20A7"/>
    <w:pPr>
      <w:spacing w:after="0" w:line="160" w:lineRule="atLeast"/>
    </w:pPr>
    <w:rPr>
      <w:sz w:val="13"/>
    </w:rPr>
    <w:tblPr>
      <w:tblCellMar>
        <w:left w:w="0" w:type="dxa"/>
        <w:right w:w="0" w:type="dxa"/>
      </w:tblCellMar>
    </w:tblPr>
    <w:tblStylePr w:type="firstRow">
      <w:pPr>
        <w:wordWrap/>
        <w:spacing w:beforeLines="0" w:before="0" w:beforeAutospacing="0"/>
      </w:pPr>
    </w:tblStylePr>
    <w:tblStylePr w:type="firstCol">
      <w:rPr>
        <w:rFonts w:asciiTheme="minorHAnsi" w:hAnsiTheme="minorHAnsi"/>
        <w:sz w:val="16"/>
      </w:rPr>
    </w:tblStylePr>
    <w:tblStylePr w:type="lastCol">
      <w:pPr>
        <w:jc w:val="right"/>
      </w:pPr>
      <w:rPr>
        <w:sz w:val="13"/>
      </w:rPr>
    </w:tblStylePr>
  </w:style>
  <w:style w:type="table" w:customStyle="1" w:styleId="Footertablelandscape">
    <w:name w:val="Footer table (landscape)"/>
    <w:basedOn w:val="NormaleTabelle"/>
    <w:uiPriority w:val="99"/>
    <w:rsid w:val="009C7B4D"/>
    <w:pPr>
      <w:spacing w:after="0" w:line="240" w:lineRule="auto"/>
    </w:pPr>
    <w:rPr>
      <w:sz w:val="13"/>
    </w:rPr>
    <w:tblPr>
      <w:tblCellMar>
        <w:left w:w="0" w:type="dxa"/>
        <w:right w:w="0" w:type="dxa"/>
      </w:tblCellMar>
    </w:tblPr>
    <w:tblStylePr w:type="firstCol">
      <w:rPr>
        <w:sz w:val="16"/>
      </w:rPr>
    </w:tblStylePr>
    <w:tblStylePr w:type="lastCol">
      <w:pPr>
        <w:jc w:val="right"/>
      </w:pPr>
      <w:rPr>
        <w:sz w:val="16"/>
      </w:rPr>
    </w:tblStylePr>
  </w:style>
  <w:style w:type="paragraph" w:customStyle="1" w:styleId="AdvContact">
    <w:name w:val="AdvContact"/>
    <w:basedOn w:val="Standard"/>
    <w:uiPriority w:val="59"/>
    <w:rsid w:val="005A5F10"/>
    <w:pPr>
      <w:spacing w:before="160" w:after="40" w:line="240" w:lineRule="auto"/>
    </w:pPr>
    <w:rPr>
      <w:rFonts w:cs="Arial"/>
      <w:spacing w:val="4"/>
      <w:sz w:val="13"/>
    </w:rPr>
  </w:style>
  <w:style w:type="paragraph" w:customStyle="1" w:styleId="AdvContact2">
    <w:name w:val="AdvContact2"/>
    <w:basedOn w:val="AdvContact"/>
    <w:uiPriority w:val="59"/>
    <w:rsid w:val="005A5F10"/>
    <w:pPr>
      <w:spacing w:before="0"/>
    </w:pPr>
  </w:style>
  <w:style w:type="table" w:customStyle="1" w:styleId="Riskassessment">
    <w:name w:val="Risk assessment"/>
    <w:basedOn w:val="NormaleTabelle"/>
    <w:uiPriority w:val="99"/>
    <w:rsid w:val="0045309C"/>
    <w:pPr>
      <w:spacing w:before="100" w:after="100"/>
    </w:pPr>
    <w:tblPr/>
    <w:tblStylePr w:type="firstRow">
      <w:pPr>
        <w:jc w:val="left"/>
      </w:pPr>
      <w:rPr>
        <w:b/>
      </w:rPr>
      <w:tblPr/>
      <w:trPr>
        <w:tblHeader/>
      </w:trPr>
      <w:tcPr>
        <w:shd w:val="clear" w:color="auto" w:fill="F1F2F2" w:themeFill="background2"/>
      </w:tcPr>
    </w:tblStylePr>
    <w:tblStylePr w:type="firstCol">
      <w:pPr>
        <w:jc w:val="center"/>
      </w:pPr>
      <w:tblPr/>
      <w:tcPr>
        <w:vAlign w:val="center"/>
      </w:tcPr>
    </w:tblStylePr>
  </w:style>
  <w:style w:type="paragraph" w:customStyle="1" w:styleId="AdvContactName">
    <w:name w:val="AdvContactName"/>
    <w:basedOn w:val="Standard"/>
    <w:next w:val="Standard"/>
    <w:uiPriority w:val="99"/>
    <w:qFormat/>
    <w:rsid w:val="00205C3C"/>
    <w:rPr>
      <w:b/>
      <w:bCs/>
      <w:szCs w:val="16"/>
    </w:rPr>
  </w:style>
  <w:style w:type="paragraph" w:customStyle="1" w:styleId="Disclaimer">
    <w:name w:val="Disclaimer"/>
    <w:basedOn w:val="Standard"/>
    <w:uiPriority w:val="99"/>
    <w:qFormat/>
    <w:rsid w:val="00385BAA"/>
    <w:pPr>
      <w:spacing w:line="220" w:lineRule="atLeast"/>
    </w:pPr>
    <w:rPr>
      <w:sz w:val="16"/>
    </w:rPr>
  </w:style>
  <w:style w:type="numbering" w:customStyle="1" w:styleId="Appendices">
    <w:name w:val="Appendices"/>
    <w:uiPriority w:val="99"/>
    <w:rsid w:val="00B2557E"/>
    <w:pPr>
      <w:numPr>
        <w:numId w:val="6"/>
      </w:numPr>
    </w:pPr>
  </w:style>
  <w:style w:type="paragraph" w:customStyle="1" w:styleId="AppNumber1">
    <w:name w:val="AppNumber1"/>
    <w:basedOn w:val="Standard"/>
    <w:uiPriority w:val="49"/>
    <w:qFormat/>
    <w:rsid w:val="00B2557E"/>
    <w:pPr>
      <w:numPr>
        <w:ilvl w:val="1"/>
        <w:numId w:val="7"/>
      </w:numPr>
    </w:pPr>
  </w:style>
  <w:style w:type="paragraph" w:customStyle="1" w:styleId="AppNumber2">
    <w:name w:val="AppNumber2"/>
    <w:basedOn w:val="Standard"/>
    <w:uiPriority w:val="49"/>
    <w:qFormat/>
    <w:rsid w:val="00B2557E"/>
    <w:pPr>
      <w:numPr>
        <w:ilvl w:val="2"/>
        <w:numId w:val="7"/>
      </w:numPr>
    </w:pPr>
  </w:style>
  <w:style w:type="paragraph" w:customStyle="1" w:styleId="AppNumber3">
    <w:name w:val="AppNumber3"/>
    <w:basedOn w:val="Standard"/>
    <w:uiPriority w:val="49"/>
    <w:qFormat/>
    <w:rsid w:val="00B2557E"/>
    <w:pPr>
      <w:numPr>
        <w:ilvl w:val="3"/>
        <w:numId w:val="7"/>
      </w:numPr>
    </w:pPr>
  </w:style>
  <w:style w:type="paragraph" w:customStyle="1" w:styleId="AppNumber4">
    <w:name w:val="AppNumber4"/>
    <w:basedOn w:val="Standard"/>
    <w:uiPriority w:val="49"/>
    <w:qFormat/>
    <w:rsid w:val="00B2557E"/>
    <w:pPr>
      <w:numPr>
        <w:ilvl w:val="4"/>
        <w:numId w:val="7"/>
      </w:numPr>
    </w:pPr>
  </w:style>
  <w:style w:type="paragraph" w:customStyle="1" w:styleId="AppNumber5">
    <w:name w:val="AppNumber5"/>
    <w:basedOn w:val="Standard"/>
    <w:uiPriority w:val="49"/>
    <w:qFormat/>
    <w:rsid w:val="00B2557E"/>
    <w:pPr>
      <w:numPr>
        <w:ilvl w:val="5"/>
        <w:numId w:val="7"/>
      </w:numPr>
    </w:pPr>
  </w:style>
  <w:style w:type="paragraph" w:customStyle="1" w:styleId="AppNumber6">
    <w:name w:val="AppNumber6"/>
    <w:basedOn w:val="Standard"/>
    <w:uiPriority w:val="49"/>
    <w:qFormat/>
    <w:rsid w:val="00B2557E"/>
    <w:pPr>
      <w:numPr>
        <w:ilvl w:val="6"/>
        <w:numId w:val="7"/>
      </w:numPr>
    </w:pPr>
  </w:style>
  <w:style w:type="numbering" w:customStyle="1" w:styleId="Schedules">
    <w:name w:val="Schedules"/>
    <w:uiPriority w:val="99"/>
    <w:rsid w:val="00AC7EFA"/>
    <w:pPr>
      <w:numPr>
        <w:numId w:val="8"/>
      </w:numPr>
    </w:pPr>
  </w:style>
  <w:style w:type="paragraph" w:customStyle="1" w:styleId="SchNumber1">
    <w:name w:val="SchNumber1"/>
    <w:basedOn w:val="Standard"/>
    <w:uiPriority w:val="44"/>
    <w:qFormat/>
    <w:rsid w:val="00AC7EFA"/>
    <w:pPr>
      <w:numPr>
        <w:ilvl w:val="1"/>
        <w:numId w:val="8"/>
      </w:numPr>
    </w:pPr>
  </w:style>
  <w:style w:type="paragraph" w:customStyle="1" w:styleId="SchNumber2">
    <w:name w:val="SchNumber2"/>
    <w:basedOn w:val="Standard"/>
    <w:uiPriority w:val="44"/>
    <w:qFormat/>
    <w:rsid w:val="00AC7EFA"/>
    <w:pPr>
      <w:numPr>
        <w:ilvl w:val="2"/>
        <w:numId w:val="8"/>
      </w:numPr>
    </w:pPr>
  </w:style>
  <w:style w:type="paragraph" w:customStyle="1" w:styleId="SchNumber3">
    <w:name w:val="SchNumber3"/>
    <w:basedOn w:val="Standard"/>
    <w:uiPriority w:val="44"/>
    <w:qFormat/>
    <w:rsid w:val="00AC7EFA"/>
    <w:pPr>
      <w:numPr>
        <w:ilvl w:val="3"/>
        <w:numId w:val="8"/>
      </w:numPr>
    </w:pPr>
  </w:style>
  <w:style w:type="paragraph" w:customStyle="1" w:styleId="SchNumber4">
    <w:name w:val="SchNumber4"/>
    <w:basedOn w:val="Standard"/>
    <w:uiPriority w:val="44"/>
    <w:qFormat/>
    <w:rsid w:val="00AC7EFA"/>
    <w:pPr>
      <w:numPr>
        <w:ilvl w:val="4"/>
        <w:numId w:val="8"/>
      </w:numPr>
    </w:pPr>
  </w:style>
  <w:style w:type="paragraph" w:customStyle="1" w:styleId="SchNumber5">
    <w:name w:val="SchNumber5"/>
    <w:basedOn w:val="Standard"/>
    <w:uiPriority w:val="44"/>
    <w:qFormat/>
    <w:rsid w:val="00AC7EFA"/>
    <w:pPr>
      <w:numPr>
        <w:ilvl w:val="5"/>
        <w:numId w:val="8"/>
      </w:numPr>
    </w:pPr>
  </w:style>
  <w:style w:type="paragraph" w:customStyle="1" w:styleId="SchNumber6">
    <w:name w:val="SchNumber6"/>
    <w:basedOn w:val="Standard"/>
    <w:uiPriority w:val="44"/>
    <w:qFormat/>
    <w:rsid w:val="00AC7EFA"/>
    <w:pPr>
      <w:numPr>
        <w:ilvl w:val="6"/>
        <w:numId w:val="8"/>
      </w:numPr>
    </w:pPr>
  </w:style>
  <w:style w:type="table" w:customStyle="1" w:styleId="Contactssmall">
    <w:name w:val="Contacts (small)"/>
    <w:basedOn w:val="NormaleTabelle"/>
    <w:uiPriority w:val="99"/>
    <w:rsid w:val="001C7823"/>
    <w:pPr>
      <w:spacing w:after="0" w:line="240" w:lineRule="auto"/>
    </w:pPr>
    <w:rPr>
      <w:sz w:val="13"/>
    </w:rPr>
    <w:tblPr>
      <w:tblCellMar>
        <w:top w:w="160" w:type="dxa"/>
        <w:bottom w:w="40" w:type="dxa"/>
      </w:tblCellMar>
    </w:tblPr>
    <w:tcPr>
      <w:shd w:val="clear" w:color="auto" w:fill="F6F1EB" w:themeFill="accent6" w:themeFillTint="33"/>
    </w:tcPr>
    <w:tblStylePr w:type="firstRow">
      <w:rPr>
        <w:b/>
        <w:sz w:val="16"/>
      </w:rPr>
    </w:tblStylePr>
  </w:style>
  <w:style w:type="paragraph" w:styleId="KeinLeerraum">
    <w:name w:val="No Spacing"/>
    <w:uiPriority w:val="1"/>
    <w:rsid w:val="00473768"/>
    <w:pPr>
      <w:spacing w:after="0" w:line="240" w:lineRule="auto"/>
    </w:pPr>
  </w:style>
  <w:style w:type="paragraph" w:styleId="Verzeichnis4">
    <w:name w:val="toc 4"/>
    <w:basedOn w:val="Standard"/>
    <w:next w:val="Standard"/>
    <w:autoRedefine/>
    <w:uiPriority w:val="39"/>
    <w:rsid w:val="00A34B24"/>
    <w:pPr>
      <w:tabs>
        <w:tab w:val="right" w:leader="dot" w:pos="9072"/>
      </w:tabs>
      <w:spacing w:after="40"/>
      <w:ind w:left="907" w:right="4933"/>
    </w:pPr>
  </w:style>
  <w:style w:type="paragraph" w:styleId="Verzeichnis5">
    <w:name w:val="toc 5"/>
    <w:basedOn w:val="Standard"/>
    <w:next w:val="Standard"/>
    <w:autoRedefine/>
    <w:uiPriority w:val="39"/>
    <w:rsid w:val="00FB7262"/>
    <w:pPr>
      <w:tabs>
        <w:tab w:val="left" w:pos="9072"/>
      </w:tabs>
      <w:spacing w:after="40"/>
      <w:ind w:left="624" w:right="4933"/>
    </w:pPr>
  </w:style>
  <w:style w:type="paragraph" w:customStyle="1" w:styleId="TableNum1">
    <w:name w:val="TableNum1"/>
    <w:basedOn w:val="Standard"/>
    <w:uiPriority w:val="34"/>
    <w:qFormat/>
    <w:rsid w:val="00C652ED"/>
    <w:pPr>
      <w:numPr>
        <w:numId w:val="9"/>
      </w:numPr>
    </w:pPr>
  </w:style>
  <w:style w:type="paragraph" w:customStyle="1" w:styleId="TableNum2">
    <w:name w:val="TableNum2"/>
    <w:basedOn w:val="Standard"/>
    <w:uiPriority w:val="34"/>
    <w:qFormat/>
    <w:rsid w:val="00C652ED"/>
    <w:pPr>
      <w:numPr>
        <w:ilvl w:val="1"/>
        <w:numId w:val="9"/>
      </w:numPr>
    </w:pPr>
  </w:style>
  <w:style w:type="paragraph" w:customStyle="1" w:styleId="TableNum3">
    <w:name w:val="TableNum3"/>
    <w:basedOn w:val="Standard"/>
    <w:uiPriority w:val="34"/>
    <w:qFormat/>
    <w:rsid w:val="00C652ED"/>
    <w:pPr>
      <w:numPr>
        <w:ilvl w:val="2"/>
        <w:numId w:val="9"/>
      </w:numPr>
    </w:pPr>
  </w:style>
  <w:style w:type="paragraph" w:customStyle="1" w:styleId="TableNum4">
    <w:name w:val="TableNum4"/>
    <w:basedOn w:val="Standard"/>
    <w:uiPriority w:val="34"/>
    <w:qFormat/>
    <w:rsid w:val="00C652ED"/>
    <w:pPr>
      <w:numPr>
        <w:ilvl w:val="3"/>
        <w:numId w:val="9"/>
      </w:numPr>
    </w:pPr>
  </w:style>
  <w:style w:type="paragraph" w:customStyle="1" w:styleId="TableNum5">
    <w:name w:val="TableNum5"/>
    <w:basedOn w:val="Standard"/>
    <w:uiPriority w:val="34"/>
    <w:qFormat/>
    <w:rsid w:val="00C652ED"/>
    <w:pPr>
      <w:numPr>
        <w:ilvl w:val="4"/>
        <w:numId w:val="9"/>
      </w:numPr>
    </w:pPr>
  </w:style>
  <w:style w:type="numbering" w:customStyle="1" w:styleId="TableNumIndents">
    <w:name w:val="TableNum Indents"/>
    <w:uiPriority w:val="99"/>
    <w:rsid w:val="00C652ED"/>
    <w:pPr>
      <w:numPr>
        <w:numId w:val="9"/>
      </w:numPr>
    </w:pPr>
  </w:style>
  <w:style w:type="paragraph" w:customStyle="1" w:styleId="TableNum1Ashurst">
    <w:name w:val="TableNum1Ashurst"/>
    <w:basedOn w:val="Standard"/>
    <w:uiPriority w:val="37"/>
    <w:qFormat/>
    <w:rsid w:val="000318A4"/>
    <w:pPr>
      <w:numPr>
        <w:numId w:val="10"/>
      </w:numPr>
    </w:pPr>
  </w:style>
  <w:style w:type="paragraph" w:customStyle="1" w:styleId="TableNum2Ashurst">
    <w:name w:val="TableNum2Ashurst"/>
    <w:basedOn w:val="Standard"/>
    <w:uiPriority w:val="37"/>
    <w:qFormat/>
    <w:rsid w:val="000318A4"/>
    <w:pPr>
      <w:numPr>
        <w:ilvl w:val="1"/>
        <w:numId w:val="10"/>
      </w:numPr>
    </w:pPr>
  </w:style>
  <w:style w:type="paragraph" w:customStyle="1" w:styleId="TableNum3Ashurst">
    <w:name w:val="TableNum3Ashurst"/>
    <w:basedOn w:val="Standard"/>
    <w:uiPriority w:val="37"/>
    <w:qFormat/>
    <w:rsid w:val="000318A4"/>
    <w:pPr>
      <w:numPr>
        <w:ilvl w:val="2"/>
        <w:numId w:val="10"/>
      </w:numPr>
    </w:pPr>
  </w:style>
  <w:style w:type="paragraph" w:customStyle="1" w:styleId="TableNum4Ashurst">
    <w:name w:val="TableNum4Ashurst"/>
    <w:basedOn w:val="Standard"/>
    <w:uiPriority w:val="37"/>
    <w:qFormat/>
    <w:rsid w:val="000318A4"/>
    <w:pPr>
      <w:numPr>
        <w:ilvl w:val="3"/>
        <w:numId w:val="10"/>
      </w:numPr>
    </w:pPr>
  </w:style>
  <w:style w:type="paragraph" w:customStyle="1" w:styleId="TableNum5Ashurst">
    <w:name w:val="TableNum5Ashurst"/>
    <w:basedOn w:val="Standard"/>
    <w:uiPriority w:val="37"/>
    <w:qFormat/>
    <w:rsid w:val="000318A4"/>
    <w:pPr>
      <w:numPr>
        <w:ilvl w:val="4"/>
        <w:numId w:val="10"/>
      </w:numPr>
    </w:pPr>
  </w:style>
  <w:style w:type="numbering" w:customStyle="1" w:styleId="TableNumNoIndents">
    <w:name w:val="TableNum NoIndents"/>
    <w:uiPriority w:val="99"/>
    <w:rsid w:val="000318A4"/>
    <w:pPr>
      <w:numPr>
        <w:numId w:val="10"/>
      </w:numPr>
    </w:pPr>
  </w:style>
  <w:style w:type="paragraph" w:customStyle="1" w:styleId="DONOTUSE">
    <w:name w:val="DONOTUSE"/>
    <w:basedOn w:val="Standard"/>
    <w:next w:val="Standard"/>
    <w:uiPriority w:val="98"/>
    <w:qFormat/>
    <w:rsid w:val="00E30B36"/>
    <w:pPr>
      <w:framePr w:wrap="around" w:vAnchor="page" w:hAnchor="page" w:xAlign="right" w:yAlign="bottom"/>
      <w:spacing w:after="0" w:line="240" w:lineRule="auto"/>
      <w:jc w:val="right"/>
    </w:pPr>
    <w:rPr>
      <w:sz w:val="16"/>
      <w:szCs w:val="6"/>
    </w:rPr>
  </w:style>
  <w:style w:type="paragraph" w:customStyle="1" w:styleId="SchHeading1">
    <w:name w:val="SchHeading1"/>
    <w:basedOn w:val="SchNumber1"/>
    <w:next w:val="Standard"/>
    <w:uiPriority w:val="44"/>
    <w:qFormat/>
    <w:rsid w:val="002C0D4A"/>
    <w:pPr>
      <w:keepNext/>
      <w:spacing w:before="120" w:after="120" w:line="320" w:lineRule="exact"/>
    </w:pPr>
    <w:rPr>
      <w:b/>
      <w:sz w:val="24"/>
    </w:rPr>
  </w:style>
  <w:style w:type="paragraph" w:customStyle="1" w:styleId="SchHeading2">
    <w:name w:val="SchHeading2"/>
    <w:basedOn w:val="SchNumber2"/>
    <w:next w:val="Standard"/>
    <w:uiPriority w:val="44"/>
    <w:qFormat/>
    <w:rsid w:val="002C0D4A"/>
    <w:pPr>
      <w:keepNext/>
      <w:spacing w:before="120" w:after="120"/>
    </w:pPr>
    <w:rPr>
      <w:b/>
      <w:sz w:val="22"/>
    </w:rPr>
  </w:style>
  <w:style w:type="paragraph" w:styleId="Funotentext">
    <w:name w:val="footnote text"/>
    <w:basedOn w:val="BaseFtnotesCaptionAgtAdvice"/>
    <w:link w:val="FunotentextZchn"/>
    <w:uiPriority w:val="99"/>
    <w:rsid w:val="00354551"/>
    <w:pPr>
      <w:spacing w:after="80"/>
    </w:pPr>
    <w:rPr>
      <w:color w:val="747474" w:themeColor="text2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54551"/>
    <w:rPr>
      <w:bCs/>
      <w:color w:val="747474" w:themeColor="text2"/>
      <w:sz w:val="16"/>
      <w:szCs w:val="16"/>
      <w:lang w:eastAsia="zh-TW"/>
    </w:rPr>
  </w:style>
  <w:style w:type="character" w:styleId="Funotenzeichen">
    <w:name w:val="footnote reference"/>
    <w:basedOn w:val="Absatz-Standardschriftart"/>
    <w:uiPriority w:val="99"/>
    <w:semiHidden/>
    <w:unhideWhenUsed/>
    <w:rsid w:val="00AC7EFA"/>
    <w:rPr>
      <w:vertAlign w:val="superscript"/>
    </w:rPr>
  </w:style>
  <w:style w:type="paragraph" w:customStyle="1" w:styleId="TableAshurst">
    <w:name w:val="TableAshurst"/>
    <w:basedOn w:val="Standard"/>
    <w:uiPriority w:val="8"/>
    <w:rsid w:val="00A83EF5"/>
    <w:pPr>
      <w:suppressAutoHyphens/>
      <w:spacing w:before="100" w:after="100" w:line="260" w:lineRule="atLeast"/>
    </w:pPr>
    <w:rPr>
      <w:szCs w:val="24"/>
      <w:lang w:eastAsia="zh-TW"/>
    </w:rPr>
  </w:style>
  <w:style w:type="paragraph" w:customStyle="1" w:styleId="BaseFtnotesCaptionAgtAdvice">
    <w:name w:val="Base_FtnotesCaption_AgtAdvice"/>
    <w:basedOn w:val="NormalAshurst"/>
    <w:uiPriority w:val="64"/>
    <w:unhideWhenUsed/>
    <w:qFormat/>
    <w:rsid w:val="00354551"/>
    <w:pPr>
      <w:spacing w:after="0" w:line="200" w:lineRule="atLeast"/>
    </w:pPr>
    <w:rPr>
      <w:bCs/>
      <w:sz w:val="16"/>
      <w:szCs w:val="16"/>
      <w:lang w:eastAsia="zh-TW"/>
    </w:rPr>
  </w:style>
  <w:style w:type="paragraph" w:styleId="Endnotentext">
    <w:name w:val="endnote text"/>
    <w:basedOn w:val="Standard"/>
    <w:link w:val="EndnotentextZchn"/>
    <w:uiPriority w:val="99"/>
    <w:semiHidden/>
    <w:rsid w:val="00EC6EE9"/>
    <w:pPr>
      <w:spacing w:after="0" w:line="240" w:lineRule="auto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C6EE9"/>
  </w:style>
  <w:style w:type="character" w:styleId="Endnotenzeichen">
    <w:name w:val="endnote reference"/>
    <w:basedOn w:val="Absatz-Standardschriftart"/>
    <w:uiPriority w:val="99"/>
    <w:semiHidden/>
    <w:rsid w:val="00EC6EE9"/>
    <w:rPr>
      <w:vertAlign w:val="superscript"/>
    </w:rPr>
  </w:style>
  <w:style w:type="paragraph" w:customStyle="1" w:styleId="FootnoteSeparatorAshurst">
    <w:name w:val="FootnoteSeparatorAshurst"/>
    <w:basedOn w:val="Standard"/>
    <w:next w:val="Funotentext"/>
    <w:uiPriority w:val="99"/>
    <w:qFormat/>
    <w:rsid w:val="00EC6EE9"/>
    <w:pPr>
      <w:suppressAutoHyphens/>
      <w:spacing w:after="80"/>
    </w:pPr>
    <w:rPr>
      <w:color w:val="D6BB9D" w:themeColor="accent6"/>
      <w:szCs w:val="24"/>
      <w:lang w:eastAsia="zh-TW"/>
    </w:rPr>
  </w:style>
  <w:style w:type="paragraph" w:customStyle="1" w:styleId="NoteParagraph">
    <w:name w:val="NoteParagraph"/>
    <w:basedOn w:val="NormalAshurst"/>
    <w:link w:val="NoteParagraphChar"/>
    <w:uiPriority w:val="55"/>
    <w:qFormat/>
    <w:rsid w:val="0044096E"/>
    <w:pPr>
      <w:shd w:val="clear" w:color="auto" w:fill="F1F2F2" w:themeFill="background2"/>
      <w:spacing w:line="264" w:lineRule="auto"/>
    </w:pPr>
    <w:rPr>
      <w:rFonts w:eastAsiaTheme="minorHAnsi"/>
      <w:szCs w:val="18"/>
      <w:lang w:val="en-AU" w:eastAsia="en-US"/>
    </w:rPr>
  </w:style>
  <w:style w:type="character" w:customStyle="1" w:styleId="NoteParagraphChar">
    <w:name w:val="NoteParagraph Char"/>
    <w:basedOn w:val="Absatz-Standardschriftart"/>
    <w:link w:val="NoteParagraph"/>
    <w:uiPriority w:val="55"/>
    <w:rsid w:val="0044096E"/>
    <w:rPr>
      <w:rFonts w:eastAsiaTheme="minorHAnsi"/>
      <w:szCs w:val="18"/>
      <w:shd w:val="clear" w:color="auto" w:fill="F1F2F2" w:themeFill="background2"/>
      <w:lang w:val="en-AU" w:eastAsia="en-US"/>
    </w:rPr>
  </w:style>
  <w:style w:type="paragraph" w:styleId="Listenabsatz">
    <w:name w:val="List Paragraph"/>
    <w:basedOn w:val="Standard"/>
    <w:qFormat/>
    <w:rsid w:val="001F088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rsid w:val="00C6489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C64895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C64895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C6489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64895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rsid w:val="00C64895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D549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mailto:info@musterfirma.de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Office%20Templates\ashWordAdviceLandscape_v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9251CFCF2E041B8B7F44935BAC15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BA4CE2-0BE2-478F-928F-508FB4B737EF}"/>
      </w:docPartPr>
      <w:docPartBody>
        <w:p w:rsidR="00AA3862" w:rsidRDefault="009E3CE3">
          <w:pPr>
            <w:pStyle w:val="C9251CFCF2E041B8B7F44935BAC15D2C"/>
          </w:pPr>
          <w:r>
            <w:rPr>
              <w:rStyle w:val="Platzhaltertext"/>
            </w:rPr>
            <w:t>Document title</w:t>
          </w:r>
        </w:p>
      </w:docPartBody>
    </w:docPart>
    <w:docPart>
      <w:docPartPr>
        <w:name w:val="9FDA5E6649174771B6896F9D7E766A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6513B-60DB-48B7-8BD1-A6327FF1FEC5}"/>
      </w:docPartPr>
      <w:docPartBody>
        <w:p w:rsidR="00AA3862" w:rsidRDefault="009E3CE3">
          <w:pPr>
            <w:pStyle w:val="9FDA5E6649174771B6896F9D7E766ADB"/>
          </w:pPr>
          <w:r w:rsidRPr="009C4E61">
            <w:rPr>
              <w:rStyle w:val="Platzhaltertext"/>
              <w:lang w:val="fr-FR"/>
            </w:rPr>
            <w:t>Date</w:t>
          </w:r>
        </w:p>
      </w:docPartBody>
    </w:docPart>
    <w:docPart>
      <w:docPartPr>
        <w:name w:val="2DC714F2212D4A458C392499C0432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57C96-6522-4F46-AADB-02A5D5CBAC90}"/>
      </w:docPartPr>
      <w:docPartBody>
        <w:p w:rsidR="00AA3862" w:rsidRDefault="009E3CE3">
          <w:pPr>
            <w:pStyle w:val="2DC714F2212D4A458C392499C0432A79"/>
          </w:pPr>
          <w:r w:rsidRPr="002D080A">
            <w:rPr>
              <w:rStyle w:val="Platzhalt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TSong">
    <w:altName w:val="ST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862"/>
    <w:rsid w:val="000C4A03"/>
    <w:rsid w:val="002627D5"/>
    <w:rsid w:val="003164CD"/>
    <w:rsid w:val="00357A1B"/>
    <w:rsid w:val="009E3CE3"/>
    <w:rsid w:val="00AA3862"/>
    <w:rsid w:val="00B5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rPr>
      <w:color w:val="808080"/>
    </w:rPr>
  </w:style>
  <w:style w:type="paragraph" w:customStyle="1" w:styleId="C9251CFCF2E041B8B7F44935BAC15D2C">
    <w:name w:val="C9251CFCF2E041B8B7F44935BAC15D2C"/>
  </w:style>
  <w:style w:type="paragraph" w:customStyle="1" w:styleId="9FDA5E6649174771B6896F9D7E766ADB">
    <w:name w:val="9FDA5E6649174771B6896F9D7E766ADB"/>
  </w:style>
  <w:style w:type="paragraph" w:customStyle="1" w:styleId="2DC714F2212D4A458C392499C0432A79">
    <w:name w:val="2DC714F2212D4A458C392499C0432A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fice Theme">
  <a:themeElements>
    <a:clrScheme name="Dark Sky">
      <a:dk1>
        <a:srgbClr val="000000"/>
      </a:dk1>
      <a:lt1>
        <a:srgbClr val="FFFFFF"/>
      </a:lt1>
      <a:dk2>
        <a:srgbClr val="747474"/>
      </a:dk2>
      <a:lt2>
        <a:srgbClr val="F1F2F2"/>
      </a:lt2>
      <a:accent1>
        <a:srgbClr val="FF5F49"/>
      </a:accent1>
      <a:accent2>
        <a:srgbClr val="68BDD9"/>
      </a:accent2>
      <a:accent3>
        <a:srgbClr val="1A4960"/>
      </a:accent3>
      <a:accent4>
        <a:srgbClr val="6BC7BB"/>
      </a:accent4>
      <a:accent5>
        <a:srgbClr val="304B4B"/>
      </a:accent5>
      <a:accent6>
        <a:srgbClr val="D6BB9D"/>
      </a:accent6>
      <a:hlink>
        <a:srgbClr val="CC3300"/>
      </a:hlink>
      <a:folHlink>
        <a:srgbClr val="954F72"/>
      </a:folHlink>
    </a:clrScheme>
    <a:fontScheme name="_Ashurst">
      <a:majorFont>
        <a:latin typeface="Georgia"/>
        <a:ea typeface=""/>
        <a:cs typeface="Arial"/>
        <a:font script="Jpan" typeface="MS Mincho"/>
        <a:font script="Hang" typeface="Batang"/>
        <a:font script="Hans" typeface="STSong"/>
        <a:font script="Hant" typeface="STSong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/>
        <a:ea typeface=""/>
        <a:cs typeface="Arial"/>
        <a:font script="Jpan" typeface="MS Gothic"/>
        <a:font script="Hang" typeface="Dotum"/>
        <a:font script="Hans" typeface="DengXian"/>
        <a:font script="Hant" typeface="DengXian"/>
        <a:font script="Arab" typeface="Arial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52765C389EC4EADA3CD5D1D719C94" ma:contentTypeVersion="23" ma:contentTypeDescription="Create a new document." ma:contentTypeScope="" ma:versionID="1616347b3a0dc8905c443a986429bda2">
  <xsd:schema xmlns:xsd="http://www.w3.org/2001/XMLSchema" xmlns:xs="http://www.w3.org/2001/XMLSchema" xmlns:p="http://schemas.microsoft.com/office/2006/metadata/properties" xmlns:ns2="d6965140-966c-4fb7-b565-10d1d24d3ffb" xmlns:ns3="5b718736-8c6d-4c6b-a336-5b72c036251e" xmlns:ns4="http://schemas.microsoft.com/sharepoint/v4" targetNamespace="http://schemas.microsoft.com/office/2006/metadata/properties" ma:root="true" ma:fieldsID="3600651cb96a3634740b155266940686" ns2:_="" ns3:_="" ns4:_="">
    <xsd:import namespace="d6965140-966c-4fb7-b565-10d1d24d3ffb"/>
    <xsd:import namespace="5b718736-8c6d-4c6b-a336-5b72c036251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4:IconOverlay" minOccurs="0"/>
                <xsd:element ref="ns3:Nummer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documenttitle" minOccurs="0"/>
                <xsd:element ref="ns3:MediaServiceBillingMetadata" minOccurs="0"/>
                <xsd:element ref="ns3:Sta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65140-966c-4fb7-b565-10d1d24d3ff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e3afd143-27ca-4114-a69d-1b44518f3503}" ma:internalName="TaxCatchAll" ma:showField="CatchAllData" ma:web="d6965140-966c-4fb7-b565-10d1d24d3f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18736-8c6d-4c6b-a336-5b72c0362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ummer" ma:index="18" nillable="true" ma:displayName="Nummer" ma:default="12" ma:format="Dropdown" ma:internalName="Nummer" ma:percentage="FALSE">
      <xsd:simpleType>
        <xsd:restriction base="dms:Number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1da0ffac-4e9f-4916-8cb1-401349fce2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cumenttitle" ma:index="31" nillable="true" ma:displayName="document title" ma:format="Dropdown" ma:list="5b718736-8c6d-4c6b-a336-5b72c036251e" ma:internalName="documenttitle" ma:showField="Title">
      <xsd:simpleType>
        <xsd:restriction base="dms:Lookup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nd" ma:index="33" nillable="true" ma:displayName="Stand " ma:default="In Bearbeitung" ma:format="Dropdown" ma:internalName="Stand">
      <xsd:simpleType>
        <xsd:restriction base="dms:Choice">
          <xsd:enumeration value="In Bearbeitung"/>
          <xsd:enumeration value="Declined"/>
          <xsd:enumeration value="Anhaltsquotierung"/>
          <xsd:enumeration value="Quote"/>
          <xsd:enumeration value="Bound"/>
          <xsd:enumeration value="Referral"/>
          <xsd:enumeration value="Nachfrage bei Erpam"/>
          <xsd:enumeration value="Declined Erpam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7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6965140-966c-4fb7-b565-10d1d24d3ffb">22FTCDET2MPH-24614861-148559</_dlc_DocId>
    <Nummer xmlns="5b718736-8c6d-4c6b-a336-5b72c036251e">12</Nummer>
    <_dlc_DocIdUrl xmlns="d6965140-966c-4fb7-b565-10d1d24d3ffb">
      <Url>https://hiscox.sharepoint.com/sites/Europe/MDPGermany/_layouts/15/DocIdRedir.aspx?ID=22FTCDET2MPH-24614861-148559</Url>
      <Description>22FTCDET2MPH-24614861-148559</Description>
    </_dlc_DocIdUrl>
    <lcf76f155ced4ddcb4097134ff3c332f xmlns="5b718736-8c6d-4c6b-a336-5b72c036251e">
      <Terms xmlns="http://schemas.microsoft.com/office/infopath/2007/PartnerControls"/>
    </lcf76f155ced4ddcb4097134ff3c332f>
    <IconOverlay xmlns="http://schemas.microsoft.com/sharepoint/v4" xsi:nil="true"/>
    <TaxCatchAll xmlns="d6965140-966c-4fb7-b565-10d1d24d3ffb" xsi:nil="true"/>
    <documenttitle xmlns="5b718736-8c6d-4c6b-a336-5b72c036251e" xsi:nil="true"/>
    <Stand xmlns="5b718736-8c6d-4c6b-a336-5b72c036251e">In Bearbeitung</Stand>
  </documentManagement>
</p:properties>
</file>

<file path=customXml/itemProps1.xml><?xml version="1.0" encoding="utf-8"?>
<ds:datastoreItem xmlns:ds="http://schemas.openxmlformats.org/officeDocument/2006/customXml" ds:itemID="{94CA080E-B37A-41AB-A959-FEB395A00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AFFFB-33EE-460F-BCE8-A3426E328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2BF28A-44B7-4814-A960-163BF99BF0A3}"/>
</file>

<file path=customXml/itemProps4.xml><?xml version="1.0" encoding="utf-8"?>
<ds:datastoreItem xmlns:ds="http://schemas.openxmlformats.org/officeDocument/2006/customXml" ds:itemID="{656EDAA8-AEDF-44F2-9E63-7D596BF617A9}">
  <ds:schemaRefs>
    <ds:schemaRef ds:uri="http://schemas.microsoft.com/office/2006/metadata/properties"/>
    <ds:schemaRef ds:uri="http://schemas.microsoft.com/office/infopath/2007/PartnerControls"/>
    <ds:schemaRef ds:uri="d6965140-966c-4fb7-b565-10d1d24d3ffb"/>
    <ds:schemaRef ds:uri="5b718736-8c6d-4c6b-a336-5b72c036251e"/>
    <ds:schemaRef ds:uri="http://schemas.microsoft.com/sharepoint/v4"/>
  </ds:schemaRefs>
</ds:datastoreItem>
</file>

<file path=docMetadata/LabelInfo.xml><?xml version="1.0" encoding="utf-8"?>
<clbl:labelList xmlns:clbl="http://schemas.microsoft.com/office/2020/mipLabelMetadata">
  <clbl:label id="{b0e772fd-230e-46a1-9b91-16e31ba7e038}" enabled="1" method="Privileged" siteId="{dfbcc178-bccf-4595-8f8e-3a3175df90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C:\ProgramData\Office Templates\ashWordAdviceLandscape_v2.dotx</Template>
  <TotalTime>0</TotalTime>
  <Pages>2</Pages>
  <Words>506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/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Helena Baaser</cp:lastModifiedBy>
  <cp:revision>1</cp:revision>
  <dcterms:created xsi:type="dcterms:W3CDTF">2024-09-12T07:04:00Z</dcterms:created>
  <dcterms:modified xsi:type="dcterms:W3CDTF">2024-09-12T07:27:00Z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hAdviceNumberedChapters">
    <vt:lpwstr>0</vt:lpwstr>
  </property>
  <property fmtid="{D5CDD505-2E9C-101B-9397-08002B2CF9AE}" pid="3" name="AshAdviceNumberedHeadings">
    <vt:lpwstr>-1</vt:lpwstr>
  </property>
  <property fmtid="{D5CDD505-2E9C-101B-9397-08002B2CF9AE}" pid="4" name="AshAdviceNumberedParagraphs">
    <vt:lpwstr>0</vt:lpwstr>
  </property>
  <property fmtid="{D5CDD505-2E9C-101B-9397-08002B2CF9AE}" pid="5" name="AshurstAuthorID">
    <vt:lpwstr>DPLISC</vt:lpwstr>
  </property>
  <property fmtid="{D5CDD505-2E9C-101B-9397-08002B2CF9AE}" pid="6" name="AshurstAuthorName">
    <vt:lpwstr>Plischka, David 54125</vt:lpwstr>
  </property>
  <property fmtid="{D5CDD505-2E9C-101B-9397-08002B2CF9AE}" pid="7" name="AshurstClientDescription">
    <vt:lpwstr>Personal Workspace</vt:lpwstr>
  </property>
  <property fmtid="{D5CDD505-2E9C-101B-9397-08002B2CF9AE}" pid="8" name="AshurstClientID">
    <vt:lpwstr>AshurstClientID</vt:lpwstr>
  </property>
  <property fmtid="{D5CDD505-2E9C-101B-9397-08002B2CF9AE}" pid="9" name="AshurstClientNumber">
    <vt:lpwstr>PERSONAL</vt:lpwstr>
  </property>
  <property fmtid="{D5CDD505-2E9C-101B-9397-08002B2CF9AE}" pid="10" name="AshurstDocNumber">
    <vt:lpwstr>418395586</vt:lpwstr>
  </property>
  <property fmtid="{D5CDD505-2E9C-101B-9397-08002B2CF9AE}" pid="11" name="AshurstDocRef">
    <vt:lpwstr>20:06\02 September 2024\EUS\DPLISC\418395586.01</vt:lpwstr>
  </property>
  <property fmtid="{D5CDD505-2E9C-101B-9397-08002B2CF9AE}" pid="12" name="AshurstDocRefCoverPage">
    <vt:lpwstr>AshurstDocRefCoverPage</vt:lpwstr>
  </property>
  <property fmtid="{D5CDD505-2E9C-101B-9397-08002B2CF9AE}" pid="13" name="AshurstDocType">
    <vt:lpwstr/>
  </property>
  <property fmtid="{D5CDD505-2E9C-101B-9397-08002B2CF9AE}" pid="14" name="AshurstFeeEarnerInitials">
    <vt:lpwstr>FE Initials</vt:lpwstr>
  </property>
  <property fmtid="{D5CDD505-2E9C-101B-9397-08002B2CF9AE}" pid="15" name="AshurstFileNumber">
    <vt:lpwstr>PERSONAL.DPLISC</vt:lpwstr>
  </property>
  <property fmtid="{D5CDD505-2E9C-101B-9397-08002B2CF9AE}" pid="16" name="AshurstLibraryName">
    <vt:lpwstr>EUS</vt:lpwstr>
  </property>
  <property fmtid="{D5CDD505-2E9C-101B-9397-08002B2CF9AE}" pid="17" name="AshurstMatterDescription">
    <vt:lpwstr>Plischka,David</vt:lpwstr>
  </property>
  <property fmtid="{D5CDD505-2E9C-101B-9397-08002B2CF9AE}" pid="18" name="AshurstMatterID">
    <vt:lpwstr>AshurstMatterID</vt:lpwstr>
  </property>
  <property fmtid="{D5CDD505-2E9C-101B-9397-08002B2CF9AE}" pid="19" name="AshurstMatterNumber">
    <vt:lpwstr>DPLISC</vt:lpwstr>
  </property>
  <property fmtid="{D5CDD505-2E9C-101B-9397-08002B2CF9AE}" pid="20" name="AshurstOurRef">
    <vt:lpwstr>DPLISC\PERSONAL.DPLISC</vt:lpwstr>
  </property>
  <property fmtid="{D5CDD505-2E9C-101B-9397-08002B2CF9AE}" pid="21" name="AshurstPartnerInitials">
    <vt:lpwstr>Partner Initials</vt:lpwstr>
  </property>
  <property fmtid="{D5CDD505-2E9C-101B-9397-08002B2CF9AE}" pid="22" name="AshurstTypistID">
    <vt:lpwstr/>
  </property>
  <property fmtid="{D5CDD505-2E9C-101B-9397-08002B2CF9AE}" pid="23" name="AshurstTypistName">
    <vt:lpwstr/>
  </property>
  <property fmtid="{D5CDD505-2E9C-101B-9397-08002B2CF9AE}" pid="24" name="AshurstVersionNumber">
    <vt:lpwstr/>
  </property>
  <property fmtid="{D5CDD505-2E9C-101B-9397-08002B2CF9AE}" pid="25" name="ContentTypeId">
    <vt:lpwstr>0x010100B6752765C389EC4EADA3CD5D1D719C94</vt:lpwstr>
  </property>
  <property fmtid="{D5CDD505-2E9C-101B-9397-08002B2CF9AE}" pid="26" name="DMSDocType">
    <vt:lpwstr>ADVICE</vt:lpwstr>
  </property>
  <property fmtid="{D5CDD505-2E9C-101B-9397-08002B2CF9AE}" pid="27" name="DocGuid">
    <vt:lpwstr>9a00acab-361b-4f30-ad3c-f581dfe6b2e9</vt:lpwstr>
  </property>
  <property fmtid="{D5CDD505-2E9C-101B-9397-08002B2CF9AE}" pid="28" name="MediaServiceImageTags">
    <vt:lpwstr/>
  </property>
  <property fmtid="{D5CDD505-2E9C-101B-9397-08002B2CF9AE}" pid="29" name="_dlc_DocIdItemGuid">
    <vt:lpwstr>4022a36b-9807-4e9c-8504-3ea1822cec8b</vt:lpwstr>
  </property>
</Properties>
</file>